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08A45" w14:textId="4506926F" w:rsidR="00542BFC" w:rsidRPr="00542BFC" w:rsidRDefault="00542BFC" w:rsidP="00542BFC">
      <w:pPr>
        <w:pStyle w:val="Zwykytekst1"/>
        <w:rPr>
          <w:rFonts w:ascii="Arial" w:hAnsi="Arial" w:cs="Arial"/>
        </w:rPr>
      </w:pPr>
      <w:r w:rsidRPr="00542BFC">
        <w:rPr>
          <w:rFonts w:ascii="Arial" w:hAnsi="Arial" w:cs="Arial"/>
        </w:rPr>
        <w:t>Oznaczenie sprawy: ZZ/</w:t>
      </w:r>
      <w:r w:rsidR="00BC7317">
        <w:rPr>
          <w:rFonts w:ascii="Arial" w:hAnsi="Arial" w:cs="Arial"/>
        </w:rPr>
        <w:t>49</w:t>
      </w:r>
      <w:r w:rsidRPr="00542BFC">
        <w:rPr>
          <w:rFonts w:ascii="Arial" w:hAnsi="Arial" w:cs="Arial"/>
        </w:rPr>
        <w:t>/055/</w:t>
      </w:r>
      <w:r w:rsidR="00EA48F2">
        <w:rPr>
          <w:rFonts w:ascii="Arial" w:hAnsi="Arial" w:cs="Arial"/>
        </w:rPr>
        <w:t>D</w:t>
      </w:r>
      <w:r w:rsidRPr="00542BFC">
        <w:rPr>
          <w:rFonts w:ascii="Arial" w:hAnsi="Arial" w:cs="Arial"/>
        </w:rPr>
        <w:t>/2</w:t>
      </w:r>
      <w:r w:rsidR="00D12BC6">
        <w:rPr>
          <w:rFonts w:ascii="Arial" w:hAnsi="Arial" w:cs="Arial"/>
        </w:rPr>
        <w:t>5</w:t>
      </w:r>
    </w:p>
    <w:p w14:paraId="1B75881B" w14:textId="77777777" w:rsidR="00542BFC" w:rsidRPr="00542BFC" w:rsidRDefault="00542BFC" w:rsidP="00542BFC">
      <w:pPr>
        <w:spacing w:after="0"/>
        <w:rPr>
          <w:rFonts w:ascii="Arial" w:hAnsi="Arial" w:cs="Arial"/>
          <w:sz w:val="18"/>
          <w:szCs w:val="18"/>
        </w:rPr>
      </w:pPr>
    </w:p>
    <w:p w14:paraId="06F34436" w14:textId="77777777" w:rsidR="00542BFC" w:rsidRPr="00542BFC" w:rsidRDefault="00542BFC" w:rsidP="00542BFC">
      <w:pPr>
        <w:suppressAutoHyphens/>
        <w:spacing w:after="0" w:line="240" w:lineRule="auto"/>
        <w:jc w:val="right"/>
        <w:rPr>
          <w:rFonts w:ascii="Arial" w:hAnsi="Arial" w:cs="Arial"/>
          <w:i/>
          <w:sz w:val="20"/>
          <w:szCs w:val="20"/>
          <w:lang w:eastAsia="ar-SA"/>
        </w:rPr>
      </w:pPr>
      <w:r w:rsidRPr="00542BFC">
        <w:rPr>
          <w:rFonts w:ascii="Arial" w:hAnsi="Arial" w:cs="Arial"/>
          <w:i/>
          <w:sz w:val="20"/>
          <w:szCs w:val="20"/>
          <w:lang w:eastAsia="ar-SA"/>
        </w:rPr>
        <w:t>Załącznik nr 1</w:t>
      </w:r>
      <w:r w:rsidR="001777CF">
        <w:rPr>
          <w:rFonts w:ascii="Arial" w:hAnsi="Arial" w:cs="Arial"/>
          <w:i/>
          <w:sz w:val="20"/>
          <w:szCs w:val="20"/>
          <w:lang w:eastAsia="ar-SA"/>
        </w:rPr>
        <w:t xml:space="preserve"> do ogłoszenia</w:t>
      </w:r>
    </w:p>
    <w:p w14:paraId="3D8C7B46" w14:textId="77777777" w:rsidR="00542BFC" w:rsidRPr="00542BFC" w:rsidRDefault="00542BFC" w:rsidP="00542BFC">
      <w:pPr>
        <w:suppressAutoHyphens/>
        <w:spacing w:after="0" w:line="240" w:lineRule="auto"/>
        <w:jc w:val="right"/>
        <w:rPr>
          <w:rFonts w:ascii="Arial" w:hAnsi="Arial" w:cs="Arial"/>
          <w:i/>
          <w:sz w:val="18"/>
          <w:szCs w:val="18"/>
          <w:lang w:eastAsia="ar-SA"/>
        </w:rPr>
      </w:pPr>
    </w:p>
    <w:p w14:paraId="5161F3FC" w14:textId="77777777" w:rsidR="00542BFC" w:rsidRPr="00542BFC" w:rsidRDefault="00542BFC" w:rsidP="00542BFC">
      <w:pPr>
        <w:suppressAutoHyphens/>
        <w:spacing w:after="0" w:line="240" w:lineRule="auto"/>
        <w:rPr>
          <w:rFonts w:ascii="Arial" w:hAnsi="Arial" w:cs="Arial"/>
          <w:i/>
          <w:sz w:val="18"/>
          <w:szCs w:val="18"/>
          <w:lang w:eastAsia="ar-SA"/>
        </w:rPr>
      </w:pPr>
    </w:p>
    <w:p w14:paraId="35D9F64B" w14:textId="77777777" w:rsidR="00542BFC" w:rsidRPr="00542BFC" w:rsidRDefault="00542BFC" w:rsidP="00542BFC">
      <w:pPr>
        <w:suppressAutoHyphens/>
        <w:spacing w:after="0" w:line="240" w:lineRule="auto"/>
        <w:jc w:val="right"/>
        <w:rPr>
          <w:rFonts w:ascii="Arial" w:hAnsi="Arial" w:cs="Arial"/>
          <w:i/>
          <w:sz w:val="18"/>
          <w:szCs w:val="18"/>
          <w:lang w:eastAsia="ar-SA"/>
        </w:rPr>
      </w:pPr>
    </w:p>
    <w:p w14:paraId="05CA7CBB" w14:textId="77777777" w:rsidR="00542BFC" w:rsidRPr="00542BFC" w:rsidRDefault="00542BFC" w:rsidP="00542BFC">
      <w:pPr>
        <w:suppressAutoHyphens/>
        <w:spacing w:after="0" w:line="240" w:lineRule="auto"/>
        <w:jc w:val="right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</w:rPr>
        <w:t>………….…..dn. ........................... r.</w:t>
      </w:r>
    </w:p>
    <w:p w14:paraId="441FD179" w14:textId="77777777" w:rsidR="00542BFC" w:rsidRPr="00542BFC" w:rsidRDefault="00542BFC" w:rsidP="00542BFC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p w14:paraId="13B3E9FF" w14:textId="77777777" w:rsidR="00542BFC" w:rsidRPr="00542BFC" w:rsidRDefault="00542BFC" w:rsidP="00542BFC">
      <w:p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  <w:lang w:eastAsia="ar-SA"/>
        </w:rPr>
      </w:pPr>
    </w:p>
    <w:p w14:paraId="7824A9B5" w14:textId="77777777" w:rsidR="00542BFC" w:rsidRPr="00542BFC" w:rsidRDefault="00542BFC" w:rsidP="00542BFC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bCs/>
          <w:sz w:val="20"/>
          <w:szCs w:val="20"/>
          <w:lang w:eastAsia="ar-SA"/>
        </w:rPr>
        <w:t>FORMULARZ OFERTOWY</w:t>
      </w:r>
    </w:p>
    <w:p w14:paraId="318F8F4C" w14:textId="77777777" w:rsidR="00542BFC" w:rsidRPr="00542BFC" w:rsidRDefault="00542BFC" w:rsidP="00542BFC">
      <w:pPr>
        <w:suppressAutoHyphens/>
        <w:spacing w:after="0" w:line="240" w:lineRule="auto"/>
        <w:rPr>
          <w:rFonts w:ascii="Arial" w:hAnsi="Arial" w:cs="Arial"/>
          <w:sz w:val="20"/>
          <w:szCs w:val="20"/>
          <w:lang w:eastAsia="ar-SA"/>
        </w:rPr>
      </w:pPr>
    </w:p>
    <w:p w14:paraId="6B792AE7" w14:textId="77777777" w:rsidR="00542BFC" w:rsidRPr="00542BFC" w:rsidRDefault="00542BFC" w:rsidP="00542BFC">
      <w:pPr>
        <w:suppressAutoHyphens/>
        <w:spacing w:after="0" w:line="240" w:lineRule="auto"/>
        <w:rPr>
          <w:rFonts w:ascii="Arial" w:hAnsi="Arial" w:cs="Arial"/>
          <w:sz w:val="20"/>
          <w:szCs w:val="20"/>
          <w:lang w:eastAsia="ar-SA"/>
        </w:rPr>
      </w:pPr>
    </w:p>
    <w:p w14:paraId="226FC705" w14:textId="77777777" w:rsidR="00542BFC" w:rsidRPr="00542BFC" w:rsidRDefault="00542BFC" w:rsidP="00542BFC">
      <w:pPr>
        <w:suppressAutoHyphens/>
        <w:spacing w:after="0" w:line="240" w:lineRule="auto"/>
        <w:ind w:left="5670"/>
        <w:rPr>
          <w:rFonts w:ascii="Arial" w:hAnsi="Arial" w:cs="Arial"/>
          <w:b/>
          <w:bCs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bCs/>
          <w:sz w:val="20"/>
          <w:szCs w:val="20"/>
          <w:lang w:eastAsia="ar-SA"/>
        </w:rPr>
        <w:t>Zamawiający:</w:t>
      </w:r>
    </w:p>
    <w:p w14:paraId="3532E242" w14:textId="77777777" w:rsidR="00542BFC" w:rsidRPr="00542BFC" w:rsidRDefault="00542BFC" w:rsidP="00542BFC">
      <w:pPr>
        <w:suppressAutoHyphens/>
        <w:spacing w:after="0" w:line="240" w:lineRule="auto"/>
        <w:ind w:left="5670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Politechnika Gdańska</w:t>
      </w:r>
    </w:p>
    <w:p w14:paraId="7C1ED6D7" w14:textId="77777777" w:rsidR="00542BFC" w:rsidRPr="00542BFC" w:rsidRDefault="00542BFC" w:rsidP="00542BFC">
      <w:pPr>
        <w:suppressAutoHyphens/>
        <w:spacing w:after="0" w:line="240" w:lineRule="auto"/>
        <w:ind w:left="5670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ul. G. Narutowicza 11/12</w:t>
      </w:r>
    </w:p>
    <w:p w14:paraId="4624E047" w14:textId="77777777" w:rsidR="00542BFC" w:rsidRPr="00542BFC" w:rsidRDefault="00542BFC" w:rsidP="00542BFC">
      <w:pPr>
        <w:suppressAutoHyphens/>
        <w:spacing w:after="0" w:line="240" w:lineRule="auto"/>
        <w:ind w:left="5670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80-233 Gdańsk</w:t>
      </w:r>
    </w:p>
    <w:p w14:paraId="0FBCEC79" w14:textId="77777777" w:rsidR="00542BFC" w:rsidRPr="00542BFC" w:rsidRDefault="00542BFC" w:rsidP="00542BFC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p w14:paraId="5DC887EA" w14:textId="77777777" w:rsidR="00542BFC" w:rsidRPr="00542BFC" w:rsidRDefault="00542BFC" w:rsidP="00542BFC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p w14:paraId="7113116B" w14:textId="09FBF0E5" w:rsidR="00542BFC" w:rsidRPr="00542BFC" w:rsidRDefault="00542BFC" w:rsidP="00542BFC">
      <w:pPr>
        <w:suppressAutoHyphens/>
        <w:spacing w:after="0"/>
        <w:rPr>
          <w:rFonts w:ascii="Arial" w:hAnsi="Arial" w:cs="Arial"/>
          <w:b/>
          <w:bCs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 xml:space="preserve">Nawiązując do ogłoszenia o udzielanym zamówieniu na </w:t>
      </w:r>
      <w:bookmarkStart w:id="0" w:name="_Hlk200976304"/>
      <w:r w:rsidR="00410FE5" w:rsidRPr="00410FE5">
        <w:rPr>
          <w:rFonts w:ascii="Arial" w:hAnsi="Arial" w:cs="Arial"/>
          <w:b/>
          <w:sz w:val="20"/>
          <w:szCs w:val="20"/>
          <w:lang w:eastAsia="ar-SA"/>
        </w:rPr>
        <w:t>dostawę</w:t>
      </w:r>
      <w:r w:rsidR="00410FE5">
        <w:rPr>
          <w:rFonts w:ascii="Arial" w:hAnsi="Arial" w:cs="Arial"/>
          <w:sz w:val="20"/>
          <w:szCs w:val="20"/>
          <w:lang w:eastAsia="ar-SA"/>
        </w:rPr>
        <w:t xml:space="preserve"> </w:t>
      </w:r>
      <w:r w:rsidR="005D4422">
        <w:rPr>
          <w:rFonts w:ascii="Arial" w:hAnsi="Arial" w:cs="Arial"/>
          <w:b/>
          <w:bCs/>
          <w:sz w:val="20"/>
          <w:szCs w:val="20"/>
          <w:lang w:eastAsia="ar-SA"/>
        </w:rPr>
        <w:t>artykułów promocyjnych dla Centrum Współpracy Międzynarodowej</w:t>
      </w:r>
      <w:bookmarkEnd w:id="0"/>
      <w:r w:rsidRPr="00542BFC">
        <w:rPr>
          <w:rFonts w:ascii="Arial" w:hAnsi="Arial" w:cs="Arial"/>
          <w:b/>
          <w:bCs/>
          <w:sz w:val="20"/>
          <w:szCs w:val="20"/>
          <w:lang w:eastAsia="ar-SA"/>
        </w:rPr>
        <w:t xml:space="preserve"> </w:t>
      </w:r>
    </w:p>
    <w:p w14:paraId="039027EA" w14:textId="77777777" w:rsidR="00542BFC" w:rsidRPr="00542BFC" w:rsidRDefault="00542BFC" w:rsidP="00542BFC">
      <w:pPr>
        <w:suppressAutoHyphens/>
        <w:spacing w:after="0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My (Ja)  niżej podpisani(y/a) :</w:t>
      </w:r>
    </w:p>
    <w:p w14:paraId="4C58012B" w14:textId="77777777" w:rsidR="00542BFC" w:rsidRPr="00542BFC" w:rsidRDefault="00542BFC" w:rsidP="00542BFC">
      <w:pPr>
        <w:spacing w:after="120" w:line="240" w:lineRule="auto"/>
        <w:rPr>
          <w:rFonts w:ascii="Arial" w:hAnsi="Arial" w:cs="Arial"/>
          <w:sz w:val="20"/>
          <w:szCs w:val="20"/>
        </w:rPr>
      </w:pPr>
    </w:p>
    <w:p w14:paraId="67319B32" w14:textId="77777777" w:rsidR="00542BFC" w:rsidRPr="00542BFC" w:rsidRDefault="00542BFC" w:rsidP="00542BFC">
      <w:pPr>
        <w:numPr>
          <w:ilvl w:val="12"/>
          <w:numId w:val="0"/>
        </w:numPr>
        <w:spacing w:after="120" w:line="240" w:lineRule="auto"/>
        <w:rPr>
          <w:rFonts w:ascii="Arial" w:hAnsi="Arial" w:cs="Arial"/>
          <w:sz w:val="20"/>
          <w:szCs w:val="20"/>
        </w:rPr>
      </w:pPr>
      <w:r w:rsidRPr="00542BFC">
        <w:rPr>
          <w:rFonts w:ascii="Arial" w:hAnsi="Arial" w:cs="Arial"/>
          <w:sz w:val="20"/>
          <w:szCs w:val="20"/>
        </w:rPr>
        <w:t>imię ............................. nazwisko .............................................</w:t>
      </w:r>
    </w:p>
    <w:p w14:paraId="751BBF6D" w14:textId="77777777" w:rsidR="00542BFC" w:rsidRPr="00542BFC" w:rsidRDefault="00542BFC" w:rsidP="00542BFC">
      <w:pPr>
        <w:numPr>
          <w:ilvl w:val="12"/>
          <w:numId w:val="0"/>
        </w:numPr>
        <w:suppressAutoHyphens/>
        <w:spacing w:after="120" w:line="240" w:lineRule="auto"/>
        <w:rPr>
          <w:rFonts w:ascii="Arial" w:hAnsi="Arial" w:cs="Arial"/>
          <w:sz w:val="20"/>
          <w:szCs w:val="20"/>
          <w:lang w:eastAsia="ar-SA"/>
        </w:rPr>
      </w:pPr>
    </w:p>
    <w:p w14:paraId="448BB8E0" w14:textId="77777777" w:rsidR="00542BFC" w:rsidRPr="00542BFC" w:rsidRDefault="00542BFC" w:rsidP="00542BFC">
      <w:pPr>
        <w:numPr>
          <w:ilvl w:val="12"/>
          <w:numId w:val="0"/>
        </w:numPr>
        <w:suppressAutoHyphens/>
        <w:spacing w:after="120" w:line="240" w:lineRule="auto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imię ............................. nazwisko .............................................</w:t>
      </w:r>
    </w:p>
    <w:p w14:paraId="3F404204" w14:textId="77777777" w:rsidR="00542BFC" w:rsidRPr="00542BFC" w:rsidRDefault="00542BFC" w:rsidP="00542BFC">
      <w:pPr>
        <w:suppressAutoHyphens/>
        <w:spacing w:after="12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p w14:paraId="1F3168B9" w14:textId="77777777" w:rsidR="00542BFC" w:rsidRPr="00542BFC" w:rsidRDefault="00542BFC" w:rsidP="00542BFC">
      <w:pPr>
        <w:suppressAutoHyphens/>
        <w:spacing w:after="120" w:line="240" w:lineRule="auto"/>
        <w:rPr>
          <w:rFonts w:ascii="Arial" w:hAnsi="Arial" w:cs="Arial"/>
          <w:i/>
          <w:sz w:val="20"/>
          <w:szCs w:val="20"/>
          <w:lang w:eastAsia="ar-SA"/>
        </w:rPr>
      </w:pPr>
      <w:r w:rsidRPr="00542BFC">
        <w:rPr>
          <w:rFonts w:ascii="Arial" w:hAnsi="Arial" w:cs="Arial"/>
          <w:i/>
          <w:sz w:val="20"/>
          <w:szCs w:val="20"/>
          <w:lang w:eastAsia="ar-SA"/>
        </w:rPr>
        <w:t xml:space="preserve">(upoważnienie do podpisania oferty wynika z dokumentów załączonych do oferty) </w:t>
      </w:r>
    </w:p>
    <w:p w14:paraId="458B4FCF" w14:textId="77777777" w:rsidR="00542BFC" w:rsidRPr="00542BFC" w:rsidRDefault="00542BFC" w:rsidP="00542BFC">
      <w:pPr>
        <w:suppressAutoHyphens/>
        <w:spacing w:after="120" w:line="240" w:lineRule="auto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działając(y) w imieniu i na rzecz:</w:t>
      </w:r>
    </w:p>
    <w:tbl>
      <w:tblPr>
        <w:tblpPr w:leftFromText="141" w:rightFromText="141" w:vertAnchor="text" w:horzAnchor="margin" w:tblpXSpec="center" w:tblpY="1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92"/>
        <w:gridCol w:w="1603"/>
        <w:gridCol w:w="1529"/>
        <w:gridCol w:w="2793"/>
      </w:tblGrid>
      <w:tr w:rsidR="00542BFC" w:rsidRPr="00542BFC" w14:paraId="1DFD4626" w14:textId="77777777" w:rsidTr="00780E7C">
        <w:trPr>
          <w:trHeight w:val="1120"/>
        </w:trPr>
        <w:tc>
          <w:tcPr>
            <w:tcW w:w="9017" w:type="dxa"/>
            <w:gridSpan w:val="4"/>
          </w:tcPr>
          <w:p w14:paraId="0C81806F" w14:textId="77777777" w:rsidR="00542BFC" w:rsidRPr="00542BFC" w:rsidRDefault="00542BFC" w:rsidP="00542BFC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eastAsia="ar-SA"/>
              </w:rPr>
              <w:t>Pełna nazwa:</w:t>
            </w:r>
          </w:p>
          <w:p w14:paraId="5F28D9B2" w14:textId="77777777" w:rsidR="00542BFC" w:rsidRPr="00542BFC" w:rsidRDefault="00542BFC" w:rsidP="00542BFC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3D34646C" w14:textId="77777777" w:rsidR="00542BFC" w:rsidRPr="00542BFC" w:rsidRDefault="00542BFC" w:rsidP="00542BFC">
            <w:pPr>
              <w:suppressAutoHyphens/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542BFC" w:rsidRPr="00542BFC" w14:paraId="143E8173" w14:textId="77777777" w:rsidTr="00780E7C">
        <w:tc>
          <w:tcPr>
            <w:tcW w:w="9017" w:type="dxa"/>
            <w:gridSpan w:val="4"/>
          </w:tcPr>
          <w:p w14:paraId="1878DB27" w14:textId="77777777" w:rsidR="00542BFC" w:rsidRPr="00542BFC" w:rsidRDefault="00542BFC" w:rsidP="00542BFC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eastAsia="ar-SA"/>
              </w:rPr>
              <w:t>Adres:</w:t>
            </w:r>
          </w:p>
          <w:p w14:paraId="6F7C153F" w14:textId="77777777" w:rsidR="00542BFC" w:rsidRPr="00542BFC" w:rsidRDefault="00542BFC" w:rsidP="00542BFC">
            <w:pPr>
              <w:suppressAutoHyphens/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064806EE" w14:textId="77777777" w:rsidR="00542BFC" w:rsidRPr="00542BFC" w:rsidRDefault="00542BFC" w:rsidP="00542BFC">
            <w:pPr>
              <w:suppressAutoHyphens/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542BFC" w:rsidRPr="00542BFC" w14:paraId="7F3B2B49" w14:textId="77777777" w:rsidTr="00780E7C">
        <w:tc>
          <w:tcPr>
            <w:tcW w:w="3092" w:type="dxa"/>
          </w:tcPr>
          <w:p w14:paraId="3CF8D9F7" w14:textId="77777777" w:rsidR="00542BFC" w:rsidRPr="00542BFC" w:rsidRDefault="00542BFC" w:rsidP="00542BF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val="en-US" w:eastAsia="ar-SA"/>
              </w:rPr>
              <w:t>REGON</w:t>
            </w:r>
          </w:p>
          <w:p w14:paraId="31CEB39F" w14:textId="77777777" w:rsidR="00542BFC" w:rsidRPr="00542BFC" w:rsidRDefault="00542BFC" w:rsidP="00542BF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</w:p>
        </w:tc>
        <w:tc>
          <w:tcPr>
            <w:tcW w:w="3132" w:type="dxa"/>
            <w:gridSpan w:val="2"/>
            <w:hideMark/>
          </w:tcPr>
          <w:p w14:paraId="61CD9AE6" w14:textId="77777777" w:rsidR="00542BFC" w:rsidRPr="00542BFC" w:rsidRDefault="00542BFC" w:rsidP="00542BFC">
            <w:pPr>
              <w:suppressAutoHyphens/>
              <w:spacing w:after="0" w:line="240" w:lineRule="auto"/>
              <w:ind w:left="70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val="en-US" w:eastAsia="ar-SA"/>
              </w:rPr>
              <w:t>KRS/CEIDG</w:t>
            </w:r>
          </w:p>
        </w:tc>
        <w:tc>
          <w:tcPr>
            <w:tcW w:w="2793" w:type="dxa"/>
            <w:hideMark/>
          </w:tcPr>
          <w:p w14:paraId="27BC55FA" w14:textId="77777777" w:rsidR="00542BFC" w:rsidRPr="00542BFC" w:rsidRDefault="00542BFC" w:rsidP="00542BFC">
            <w:pPr>
              <w:suppressAutoHyphens/>
              <w:spacing w:after="0" w:line="240" w:lineRule="auto"/>
              <w:ind w:left="70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val="en-US" w:eastAsia="ar-SA"/>
              </w:rPr>
              <w:t>NIP</w:t>
            </w:r>
          </w:p>
        </w:tc>
      </w:tr>
      <w:tr w:rsidR="00542BFC" w:rsidRPr="00542BFC" w14:paraId="2BAE26EF" w14:textId="77777777" w:rsidTr="00780E7C">
        <w:trPr>
          <w:trHeight w:val="664"/>
        </w:trPr>
        <w:tc>
          <w:tcPr>
            <w:tcW w:w="9017" w:type="dxa"/>
            <w:gridSpan w:val="4"/>
            <w:vAlign w:val="center"/>
          </w:tcPr>
          <w:p w14:paraId="1BF89D10" w14:textId="77777777" w:rsidR="00542BFC" w:rsidRPr="00542BFC" w:rsidRDefault="00542BFC" w:rsidP="00542BFC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eastAsia="ar-SA"/>
              </w:rPr>
              <w:t xml:space="preserve">Osoba do kontaktu: </w:t>
            </w:r>
            <w:r w:rsidRPr="00542BFC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Imię i Nazwisko</w:t>
            </w:r>
            <w:r w:rsidRPr="00542BFC">
              <w:rPr>
                <w:rFonts w:ascii="Arial" w:hAnsi="Arial" w:cs="Arial"/>
                <w:sz w:val="20"/>
                <w:szCs w:val="20"/>
                <w:lang w:eastAsia="ar-SA"/>
              </w:rPr>
              <w:t>:</w:t>
            </w:r>
          </w:p>
        </w:tc>
      </w:tr>
      <w:tr w:rsidR="00542BFC" w:rsidRPr="00542BFC" w14:paraId="4FD5FF74" w14:textId="77777777" w:rsidTr="00780E7C">
        <w:trPr>
          <w:trHeight w:val="750"/>
        </w:trPr>
        <w:tc>
          <w:tcPr>
            <w:tcW w:w="4695" w:type="dxa"/>
            <w:gridSpan w:val="2"/>
            <w:hideMark/>
          </w:tcPr>
          <w:p w14:paraId="53187A89" w14:textId="77777777" w:rsidR="00542BFC" w:rsidRPr="00542BFC" w:rsidRDefault="00542BFC" w:rsidP="00542BFC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6D21C032" w14:textId="77777777" w:rsidR="00542BFC" w:rsidRPr="00542BFC" w:rsidRDefault="00542BFC" w:rsidP="00542BFC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eastAsia="ar-SA"/>
              </w:rPr>
              <w:t>Nr telefonu:</w:t>
            </w:r>
          </w:p>
        </w:tc>
        <w:tc>
          <w:tcPr>
            <w:tcW w:w="4322" w:type="dxa"/>
            <w:gridSpan w:val="2"/>
          </w:tcPr>
          <w:p w14:paraId="42D7239E" w14:textId="77777777" w:rsidR="00542BFC" w:rsidRPr="00542BFC" w:rsidRDefault="00542BFC" w:rsidP="00542BFC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527E3C23" w14:textId="77777777" w:rsidR="00542BFC" w:rsidRPr="00542BFC" w:rsidRDefault="00542BFC" w:rsidP="00542BFC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eastAsia="ar-SA"/>
              </w:rPr>
              <w:t xml:space="preserve">E-mail: </w:t>
            </w:r>
          </w:p>
        </w:tc>
      </w:tr>
    </w:tbl>
    <w:p w14:paraId="5FB5DED4" w14:textId="77777777" w:rsidR="00542BFC" w:rsidRPr="00542BFC" w:rsidRDefault="00542BFC" w:rsidP="00542BFC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p w14:paraId="5F32551D" w14:textId="77777777" w:rsidR="00B01F33" w:rsidRDefault="00542BFC" w:rsidP="00A50A5C">
      <w:pPr>
        <w:numPr>
          <w:ilvl w:val="0"/>
          <w:numId w:val="8"/>
        </w:numPr>
        <w:tabs>
          <w:tab w:val="left" w:pos="426"/>
        </w:tabs>
        <w:suppressAutoHyphens/>
        <w:spacing w:after="0" w:line="360" w:lineRule="auto"/>
        <w:contextualSpacing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sz w:val="20"/>
          <w:szCs w:val="20"/>
          <w:lang w:eastAsia="ar-SA"/>
        </w:rPr>
        <w:t>Oferuję/</w:t>
      </w:r>
      <w:proofErr w:type="spellStart"/>
      <w:r w:rsidRPr="00542BFC">
        <w:rPr>
          <w:rFonts w:ascii="Arial" w:hAnsi="Arial" w:cs="Arial"/>
          <w:b/>
          <w:sz w:val="20"/>
          <w:szCs w:val="20"/>
          <w:lang w:eastAsia="ar-SA"/>
        </w:rPr>
        <w:t>emy</w:t>
      </w:r>
      <w:proofErr w:type="spellEnd"/>
      <w:r w:rsidRPr="00542BFC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Pr="00542BFC">
        <w:rPr>
          <w:rFonts w:ascii="Arial" w:hAnsi="Arial" w:cs="Arial"/>
          <w:sz w:val="20"/>
          <w:szCs w:val="20"/>
          <w:lang w:eastAsia="ar-SA"/>
        </w:rPr>
        <w:t>realizację przedmiotu zamówienia za cenę: ………….................................. złotych brutto, (słownie……………….....................................................................................)</w:t>
      </w:r>
    </w:p>
    <w:p w14:paraId="28F81B2B" w14:textId="0BCA2154" w:rsidR="00542BFC" w:rsidRDefault="00B01F33" w:rsidP="00B01F33">
      <w:pPr>
        <w:tabs>
          <w:tab w:val="left" w:pos="426"/>
        </w:tabs>
        <w:suppressAutoHyphens/>
        <w:spacing w:after="0" w:line="360" w:lineRule="auto"/>
        <w:ind w:left="360"/>
        <w:contextualSpacing/>
        <w:rPr>
          <w:rFonts w:ascii="Arial" w:hAnsi="Arial" w:cs="Arial"/>
          <w:sz w:val="20"/>
          <w:szCs w:val="20"/>
          <w:lang w:eastAsia="ar-SA"/>
        </w:rPr>
      </w:pPr>
      <w:r w:rsidRPr="00B01F33">
        <w:rPr>
          <w:rFonts w:ascii="Arial" w:hAnsi="Arial" w:cs="Arial"/>
          <w:sz w:val="20"/>
          <w:szCs w:val="20"/>
          <w:lang w:eastAsia="ar-SA"/>
        </w:rPr>
        <w:lastRenderedPageBreak/>
        <w:t xml:space="preserve">w tym </w:t>
      </w:r>
      <w:r w:rsidRPr="00B01F33">
        <w:rPr>
          <w:rFonts w:ascii="Arial" w:hAnsi="Arial" w:cs="Arial"/>
          <w:b/>
          <w:sz w:val="20"/>
          <w:szCs w:val="20"/>
          <w:lang w:eastAsia="ar-SA"/>
        </w:rPr>
        <w:t xml:space="preserve">za </w:t>
      </w:r>
      <w:r w:rsidR="00FD00F9">
        <w:rPr>
          <w:rFonts w:ascii="Arial" w:hAnsi="Arial" w:cs="Arial"/>
          <w:b/>
          <w:sz w:val="20"/>
          <w:szCs w:val="20"/>
          <w:lang w:eastAsia="ar-SA"/>
        </w:rPr>
        <w:t>zamówienie objęte prawem opcji</w:t>
      </w:r>
      <w:r w:rsidRPr="00B01F33">
        <w:rPr>
          <w:rFonts w:ascii="Arial" w:hAnsi="Arial" w:cs="Arial"/>
          <w:sz w:val="20"/>
          <w:szCs w:val="20"/>
          <w:lang w:eastAsia="ar-SA"/>
        </w:rPr>
        <w:t xml:space="preserve"> …………. zł (słownie: …………………  złotych)</w:t>
      </w:r>
      <w:r w:rsidR="00FD00F9">
        <w:rPr>
          <w:rFonts w:ascii="Arial" w:hAnsi="Arial" w:cs="Arial"/>
          <w:sz w:val="20"/>
          <w:szCs w:val="20"/>
          <w:lang w:eastAsia="ar-SA"/>
        </w:rPr>
        <w:t xml:space="preserve"> zgodnie z </w:t>
      </w:r>
      <w:r w:rsidR="00410FE5">
        <w:rPr>
          <w:rFonts w:ascii="Arial" w:hAnsi="Arial" w:cs="Arial"/>
          <w:sz w:val="20"/>
          <w:szCs w:val="20"/>
          <w:lang w:eastAsia="ar-SA"/>
        </w:rPr>
        <w:t xml:space="preserve">poniższym </w:t>
      </w:r>
      <w:r w:rsidR="00FD00F9">
        <w:rPr>
          <w:rFonts w:ascii="Arial" w:hAnsi="Arial" w:cs="Arial"/>
          <w:sz w:val="20"/>
          <w:szCs w:val="20"/>
          <w:lang w:eastAsia="ar-SA"/>
        </w:rPr>
        <w:t>formularzem rzeczowo-cenowym.</w:t>
      </w:r>
      <w:r w:rsidR="00542BFC" w:rsidRPr="00542BFC">
        <w:rPr>
          <w:rFonts w:ascii="Arial" w:hAnsi="Arial" w:cs="Arial"/>
          <w:sz w:val="20"/>
          <w:szCs w:val="20"/>
          <w:lang w:eastAsia="ar-SA"/>
        </w:rPr>
        <w:t xml:space="preserve">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30"/>
        <w:gridCol w:w="1817"/>
        <w:gridCol w:w="1328"/>
        <w:gridCol w:w="867"/>
        <w:gridCol w:w="1328"/>
        <w:gridCol w:w="825"/>
        <w:gridCol w:w="1328"/>
        <w:gridCol w:w="962"/>
      </w:tblGrid>
      <w:tr w:rsidR="00410FE5" w:rsidRPr="002A5D2C" w14:paraId="03C1693C" w14:textId="77777777" w:rsidTr="00410FE5">
        <w:tc>
          <w:tcPr>
            <w:tcW w:w="1168" w:type="dxa"/>
          </w:tcPr>
          <w:p w14:paraId="46AFA7F4" w14:textId="5049AEC2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Lp.</w:t>
            </w:r>
          </w:p>
        </w:tc>
        <w:tc>
          <w:tcPr>
            <w:tcW w:w="1168" w:type="dxa"/>
          </w:tcPr>
          <w:p w14:paraId="5BCB0DD6" w14:textId="26FB21D2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Wyszczególnienie</w:t>
            </w:r>
          </w:p>
        </w:tc>
        <w:tc>
          <w:tcPr>
            <w:tcW w:w="1168" w:type="dxa"/>
          </w:tcPr>
          <w:p w14:paraId="17DEAE8D" w14:textId="0D06F083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Liczba szt. zamówienie podstawowe</w:t>
            </w:r>
          </w:p>
        </w:tc>
        <w:tc>
          <w:tcPr>
            <w:tcW w:w="1168" w:type="dxa"/>
          </w:tcPr>
          <w:p w14:paraId="54DB0899" w14:textId="3753E27E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Cena netto za szt. [PLN]</w:t>
            </w:r>
          </w:p>
        </w:tc>
        <w:tc>
          <w:tcPr>
            <w:tcW w:w="1168" w:type="dxa"/>
          </w:tcPr>
          <w:p w14:paraId="71E5CA51" w14:textId="161A28C1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Wartość brutto [PLN] zamówienie podstawowe</w:t>
            </w:r>
          </w:p>
        </w:tc>
        <w:tc>
          <w:tcPr>
            <w:tcW w:w="1168" w:type="dxa"/>
          </w:tcPr>
          <w:p w14:paraId="178F857B" w14:textId="2C155930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Liczba szt. w prawie opcji</w:t>
            </w:r>
          </w:p>
        </w:tc>
        <w:tc>
          <w:tcPr>
            <w:tcW w:w="1168" w:type="dxa"/>
          </w:tcPr>
          <w:p w14:paraId="7800837E" w14:textId="3057028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Cena jednostkowa netto za szt. w prawie opcji [PLN]</w:t>
            </w:r>
          </w:p>
        </w:tc>
        <w:tc>
          <w:tcPr>
            <w:tcW w:w="1169" w:type="dxa"/>
          </w:tcPr>
          <w:p w14:paraId="46C16160" w14:textId="448A3A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Wartość brutto PLN prawo opcji</w:t>
            </w:r>
          </w:p>
        </w:tc>
      </w:tr>
      <w:tr w:rsidR="00410FE5" w:rsidRPr="002A5D2C" w14:paraId="5614B271" w14:textId="77777777" w:rsidTr="00410FE5">
        <w:tc>
          <w:tcPr>
            <w:tcW w:w="1168" w:type="dxa"/>
          </w:tcPr>
          <w:p w14:paraId="2DEECF9B" w14:textId="6367CD09" w:rsidR="00410FE5" w:rsidRPr="002A5D2C" w:rsidRDefault="00C77479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>
              <w:rPr>
                <w:rFonts w:ascii="Arial" w:hAnsi="Arial" w:cs="Arial"/>
                <w:sz w:val="20"/>
                <w:szCs w:val="20"/>
                <w:lang w:val="pl-PL" w:eastAsia="ar-SA"/>
              </w:rPr>
              <w:t>1</w:t>
            </w:r>
          </w:p>
        </w:tc>
        <w:tc>
          <w:tcPr>
            <w:tcW w:w="1168" w:type="dxa"/>
          </w:tcPr>
          <w:p w14:paraId="3D9F389D" w14:textId="0A15C01B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 xml:space="preserve">Torba </w:t>
            </w:r>
            <w:r w:rsidR="002A5D2C"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papierowa</w:t>
            </w:r>
            <w:r w:rsid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 xml:space="preserve"> (pkt. 2.1. załącznik nr 2)</w:t>
            </w:r>
          </w:p>
        </w:tc>
        <w:tc>
          <w:tcPr>
            <w:tcW w:w="1168" w:type="dxa"/>
          </w:tcPr>
          <w:p w14:paraId="204BA791" w14:textId="1F4F0DDE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500</w:t>
            </w:r>
          </w:p>
        </w:tc>
        <w:tc>
          <w:tcPr>
            <w:tcW w:w="1168" w:type="dxa"/>
          </w:tcPr>
          <w:p w14:paraId="116838ED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1168" w:type="dxa"/>
          </w:tcPr>
          <w:p w14:paraId="665C8801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1168" w:type="dxa"/>
          </w:tcPr>
          <w:p w14:paraId="06DA7924" w14:textId="672498B8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250</w:t>
            </w:r>
          </w:p>
        </w:tc>
        <w:tc>
          <w:tcPr>
            <w:tcW w:w="1168" w:type="dxa"/>
          </w:tcPr>
          <w:p w14:paraId="06660757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1169" w:type="dxa"/>
          </w:tcPr>
          <w:p w14:paraId="13343CFF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  <w:tr w:rsidR="00410FE5" w:rsidRPr="002A5D2C" w14:paraId="41BA51FA" w14:textId="77777777" w:rsidTr="00410FE5">
        <w:tc>
          <w:tcPr>
            <w:tcW w:w="1168" w:type="dxa"/>
          </w:tcPr>
          <w:p w14:paraId="730E6E8B" w14:textId="2031C164" w:rsidR="00410FE5" w:rsidRPr="002A5D2C" w:rsidRDefault="00C77479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>
              <w:rPr>
                <w:rFonts w:ascii="Arial" w:hAnsi="Arial" w:cs="Arial"/>
                <w:sz w:val="20"/>
                <w:szCs w:val="20"/>
                <w:lang w:val="pl-PL" w:eastAsia="ar-SA"/>
              </w:rPr>
              <w:t>2</w:t>
            </w:r>
          </w:p>
        </w:tc>
        <w:tc>
          <w:tcPr>
            <w:tcW w:w="1168" w:type="dxa"/>
          </w:tcPr>
          <w:p w14:paraId="0BB3AE01" w14:textId="643D6D49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Notes A5</w:t>
            </w:r>
            <w:r w:rsid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 xml:space="preserve"> (pkt. 2.2. załącznika nr 2)</w:t>
            </w:r>
          </w:p>
        </w:tc>
        <w:tc>
          <w:tcPr>
            <w:tcW w:w="1168" w:type="dxa"/>
          </w:tcPr>
          <w:p w14:paraId="0727183C" w14:textId="0C238279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500</w:t>
            </w:r>
          </w:p>
        </w:tc>
        <w:tc>
          <w:tcPr>
            <w:tcW w:w="1168" w:type="dxa"/>
          </w:tcPr>
          <w:p w14:paraId="01D96E4C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1168" w:type="dxa"/>
          </w:tcPr>
          <w:p w14:paraId="0D690B71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1168" w:type="dxa"/>
          </w:tcPr>
          <w:p w14:paraId="11E89984" w14:textId="155C3BBC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250</w:t>
            </w:r>
          </w:p>
        </w:tc>
        <w:tc>
          <w:tcPr>
            <w:tcW w:w="1168" w:type="dxa"/>
          </w:tcPr>
          <w:p w14:paraId="23560E8F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1169" w:type="dxa"/>
          </w:tcPr>
          <w:p w14:paraId="377940DE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  <w:tr w:rsidR="00410FE5" w:rsidRPr="002A5D2C" w14:paraId="4BF82C30" w14:textId="77777777" w:rsidTr="00410FE5">
        <w:tc>
          <w:tcPr>
            <w:tcW w:w="1168" w:type="dxa"/>
          </w:tcPr>
          <w:p w14:paraId="23E7A8AE" w14:textId="2FD4DB1E" w:rsidR="00410FE5" w:rsidRPr="002A5D2C" w:rsidRDefault="00C77479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>
              <w:rPr>
                <w:rFonts w:ascii="Arial" w:hAnsi="Arial" w:cs="Arial"/>
                <w:sz w:val="20"/>
                <w:szCs w:val="20"/>
                <w:lang w:val="pl-PL" w:eastAsia="ar-SA"/>
              </w:rPr>
              <w:t>3</w:t>
            </w:r>
          </w:p>
        </w:tc>
        <w:tc>
          <w:tcPr>
            <w:tcW w:w="1168" w:type="dxa"/>
          </w:tcPr>
          <w:p w14:paraId="093EF248" w14:textId="6D7439E0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Długopis</w:t>
            </w:r>
            <w:r w:rsid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 xml:space="preserve"> </w:t>
            </w:r>
            <w:r w:rsidR="002A5D2C"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(pkt. 2.</w:t>
            </w:r>
            <w:r w:rsid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3</w:t>
            </w:r>
            <w:r w:rsidR="002A5D2C"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. załącznika nr 2)</w:t>
            </w:r>
          </w:p>
        </w:tc>
        <w:tc>
          <w:tcPr>
            <w:tcW w:w="1168" w:type="dxa"/>
          </w:tcPr>
          <w:p w14:paraId="4EE16A2E" w14:textId="06C709D1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500</w:t>
            </w:r>
          </w:p>
        </w:tc>
        <w:tc>
          <w:tcPr>
            <w:tcW w:w="1168" w:type="dxa"/>
          </w:tcPr>
          <w:p w14:paraId="38B33F21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1168" w:type="dxa"/>
          </w:tcPr>
          <w:p w14:paraId="4F89955A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1168" w:type="dxa"/>
          </w:tcPr>
          <w:p w14:paraId="6C3378A8" w14:textId="7BDA3BE5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250</w:t>
            </w:r>
          </w:p>
        </w:tc>
        <w:tc>
          <w:tcPr>
            <w:tcW w:w="1168" w:type="dxa"/>
          </w:tcPr>
          <w:p w14:paraId="0DA8B281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1169" w:type="dxa"/>
          </w:tcPr>
          <w:p w14:paraId="1BD4C0E1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  <w:tr w:rsidR="00410FE5" w:rsidRPr="002A5D2C" w14:paraId="674D32CE" w14:textId="77777777" w:rsidTr="00410FE5">
        <w:tc>
          <w:tcPr>
            <w:tcW w:w="1168" w:type="dxa"/>
          </w:tcPr>
          <w:p w14:paraId="0AC40CFA" w14:textId="13E6D3CF" w:rsidR="00410FE5" w:rsidRPr="002A5D2C" w:rsidRDefault="00C77479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>
              <w:rPr>
                <w:rFonts w:ascii="Arial" w:hAnsi="Arial" w:cs="Arial"/>
                <w:sz w:val="20"/>
                <w:szCs w:val="20"/>
                <w:lang w:val="pl-PL" w:eastAsia="ar-SA"/>
              </w:rPr>
              <w:t>4</w:t>
            </w:r>
          </w:p>
        </w:tc>
        <w:tc>
          <w:tcPr>
            <w:tcW w:w="1168" w:type="dxa"/>
          </w:tcPr>
          <w:p w14:paraId="1E3276A3" w14:textId="45701F61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Teczka A4</w:t>
            </w:r>
            <w:r w:rsid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 xml:space="preserve"> </w:t>
            </w:r>
            <w:r w:rsidR="002A5D2C"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(pkt. 2.</w:t>
            </w:r>
            <w:r w:rsid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4</w:t>
            </w:r>
            <w:r w:rsidR="002A5D2C"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. załącznika nr 2)</w:t>
            </w:r>
          </w:p>
        </w:tc>
        <w:tc>
          <w:tcPr>
            <w:tcW w:w="1168" w:type="dxa"/>
          </w:tcPr>
          <w:p w14:paraId="10FE1E50" w14:textId="72BCDC11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500</w:t>
            </w:r>
          </w:p>
        </w:tc>
        <w:tc>
          <w:tcPr>
            <w:tcW w:w="1168" w:type="dxa"/>
          </w:tcPr>
          <w:p w14:paraId="7FDDA765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1168" w:type="dxa"/>
          </w:tcPr>
          <w:p w14:paraId="756BC0B4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1168" w:type="dxa"/>
          </w:tcPr>
          <w:p w14:paraId="41CCB2B3" w14:textId="21F09FC6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250</w:t>
            </w:r>
          </w:p>
        </w:tc>
        <w:tc>
          <w:tcPr>
            <w:tcW w:w="1168" w:type="dxa"/>
          </w:tcPr>
          <w:p w14:paraId="64F059DD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1169" w:type="dxa"/>
          </w:tcPr>
          <w:p w14:paraId="73B44F25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  <w:tr w:rsidR="00410FE5" w:rsidRPr="002A5D2C" w14:paraId="69D544A9" w14:textId="77777777" w:rsidTr="00410FE5">
        <w:tc>
          <w:tcPr>
            <w:tcW w:w="1168" w:type="dxa"/>
          </w:tcPr>
          <w:p w14:paraId="17A2E620" w14:textId="195871BC" w:rsidR="00410FE5" w:rsidRPr="002A5D2C" w:rsidRDefault="00C77479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>
              <w:rPr>
                <w:rFonts w:ascii="Arial" w:hAnsi="Arial" w:cs="Arial"/>
                <w:sz w:val="20"/>
                <w:szCs w:val="20"/>
                <w:lang w:val="pl-PL" w:eastAsia="ar-SA"/>
              </w:rPr>
              <w:t>5</w:t>
            </w:r>
          </w:p>
        </w:tc>
        <w:tc>
          <w:tcPr>
            <w:tcW w:w="1168" w:type="dxa"/>
          </w:tcPr>
          <w:p w14:paraId="5F631292" w14:textId="38DD1D68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Podkładka pod kubek</w:t>
            </w:r>
            <w:r w:rsid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 xml:space="preserve"> </w:t>
            </w:r>
            <w:r w:rsidR="002A5D2C"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(pkt. 2.</w:t>
            </w:r>
            <w:r w:rsid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5</w:t>
            </w:r>
            <w:r w:rsidR="002A5D2C"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. załącznika nr 2)</w:t>
            </w:r>
          </w:p>
        </w:tc>
        <w:tc>
          <w:tcPr>
            <w:tcW w:w="1168" w:type="dxa"/>
          </w:tcPr>
          <w:p w14:paraId="76CC46AC" w14:textId="23EBA392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500</w:t>
            </w:r>
          </w:p>
        </w:tc>
        <w:tc>
          <w:tcPr>
            <w:tcW w:w="1168" w:type="dxa"/>
          </w:tcPr>
          <w:p w14:paraId="15C03A4F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1168" w:type="dxa"/>
          </w:tcPr>
          <w:p w14:paraId="0A89AC10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1168" w:type="dxa"/>
          </w:tcPr>
          <w:p w14:paraId="5E9AA09A" w14:textId="733C609D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250</w:t>
            </w:r>
          </w:p>
        </w:tc>
        <w:tc>
          <w:tcPr>
            <w:tcW w:w="1168" w:type="dxa"/>
          </w:tcPr>
          <w:p w14:paraId="6D101606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1169" w:type="dxa"/>
          </w:tcPr>
          <w:p w14:paraId="1D29DB78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  <w:tr w:rsidR="00410FE5" w:rsidRPr="002A5D2C" w14:paraId="05EC9D4E" w14:textId="77777777" w:rsidTr="00410FE5">
        <w:tc>
          <w:tcPr>
            <w:tcW w:w="1168" w:type="dxa"/>
          </w:tcPr>
          <w:p w14:paraId="35B7FED5" w14:textId="71100259" w:rsidR="00410FE5" w:rsidRPr="002A5D2C" w:rsidRDefault="00C77479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>
              <w:rPr>
                <w:rFonts w:ascii="Arial" w:hAnsi="Arial" w:cs="Arial"/>
                <w:sz w:val="20"/>
                <w:szCs w:val="20"/>
                <w:lang w:val="pl-PL" w:eastAsia="ar-SA"/>
              </w:rPr>
              <w:t>6</w:t>
            </w:r>
          </w:p>
        </w:tc>
        <w:tc>
          <w:tcPr>
            <w:tcW w:w="1168" w:type="dxa"/>
          </w:tcPr>
          <w:p w14:paraId="6EB7F962" w14:textId="35865F5D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Zakładka do książki</w:t>
            </w:r>
            <w:r w:rsid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 xml:space="preserve"> </w:t>
            </w:r>
            <w:r w:rsidR="002A5D2C"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(pkt. 2.</w:t>
            </w:r>
            <w:r w:rsid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6</w:t>
            </w:r>
            <w:r w:rsidR="002A5D2C"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. załącznika nr 2)</w:t>
            </w:r>
          </w:p>
        </w:tc>
        <w:tc>
          <w:tcPr>
            <w:tcW w:w="1168" w:type="dxa"/>
          </w:tcPr>
          <w:p w14:paraId="22E713CC" w14:textId="52E4F01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500</w:t>
            </w:r>
          </w:p>
        </w:tc>
        <w:tc>
          <w:tcPr>
            <w:tcW w:w="1168" w:type="dxa"/>
          </w:tcPr>
          <w:p w14:paraId="15EF41DE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1168" w:type="dxa"/>
          </w:tcPr>
          <w:p w14:paraId="16BEA370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1168" w:type="dxa"/>
          </w:tcPr>
          <w:p w14:paraId="2A90C599" w14:textId="55B5000F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250</w:t>
            </w:r>
          </w:p>
        </w:tc>
        <w:tc>
          <w:tcPr>
            <w:tcW w:w="1168" w:type="dxa"/>
          </w:tcPr>
          <w:p w14:paraId="0EF9441E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1169" w:type="dxa"/>
          </w:tcPr>
          <w:p w14:paraId="0BB6FBF5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  <w:tr w:rsidR="002A5D2C" w:rsidRPr="002A5D2C" w14:paraId="4D655A2F" w14:textId="77777777" w:rsidTr="002A5D2C">
        <w:tc>
          <w:tcPr>
            <w:tcW w:w="1168" w:type="dxa"/>
            <w:tcBorders>
              <w:bottom w:val="single" w:sz="4" w:space="0" w:color="auto"/>
            </w:tcBorders>
          </w:tcPr>
          <w:p w14:paraId="615B6EC2" w14:textId="0E37145C" w:rsidR="00410FE5" w:rsidRPr="002A5D2C" w:rsidRDefault="00C77479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>
              <w:rPr>
                <w:rFonts w:ascii="Arial" w:hAnsi="Arial" w:cs="Arial"/>
                <w:sz w:val="20"/>
                <w:szCs w:val="20"/>
                <w:lang w:val="pl-PL" w:eastAsia="ar-SA"/>
              </w:rPr>
              <w:t>7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BB4F5E0" w14:textId="30C58A2A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Ulotka</w:t>
            </w:r>
            <w:r w:rsid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 xml:space="preserve"> </w:t>
            </w:r>
            <w:r w:rsidR="002A5D2C"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(pkt. 2.</w:t>
            </w:r>
            <w:r w:rsid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7</w:t>
            </w:r>
            <w:r w:rsidR="002A5D2C"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. załącznika nr 2)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8494D58" w14:textId="4E577F59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500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F2900EF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1168" w:type="dxa"/>
          </w:tcPr>
          <w:p w14:paraId="1315B41B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2AB3D36" w14:textId="252C0D7D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  <w:r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250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E580C72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1169" w:type="dxa"/>
          </w:tcPr>
          <w:p w14:paraId="52E2445C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  <w:tr w:rsidR="00410FE5" w:rsidRPr="002A5D2C" w14:paraId="480D3135" w14:textId="77777777" w:rsidTr="002A5D2C">
        <w:tc>
          <w:tcPr>
            <w:tcW w:w="1168" w:type="dxa"/>
            <w:tcBorders>
              <w:left w:val="nil"/>
              <w:bottom w:val="nil"/>
              <w:right w:val="nil"/>
            </w:tcBorders>
          </w:tcPr>
          <w:p w14:paraId="7704D650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</w:tcPr>
          <w:p w14:paraId="0F9EA6BD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</w:tcPr>
          <w:p w14:paraId="546F54E2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68" w:type="dxa"/>
            <w:tcBorders>
              <w:left w:val="nil"/>
              <w:bottom w:val="nil"/>
            </w:tcBorders>
          </w:tcPr>
          <w:p w14:paraId="4E185318" w14:textId="2A41BB47" w:rsidR="00410FE5" w:rsidRPr="002A5D2C" w:rsidRDefault="002A5D2C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A5D2C">
              <w:rPr>
                <w:rFonts w:ascii="Arial" w:hAnsi="Arial" w:cs="Arial"/>
                <w:sz w:val="20"/>
                <w:szCs w:val="20"/>
                <w:lang w:val="pl-PL" w:eastAsia="ar-SA"/>
              </w:rPr>
              <w:t>Razem</w:t>
            </w:r>
          </w:p>
        </w:tc>
        <w:tc>
          <w:tcPr>
            <w:tcW w:w="1168" w:type="dxa"/>
          </w:tcPr>
          <w:p w14:paraId="16389644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68" w:type="dxa"/>
            <w:tcBorders>
              <w:bottom w:val="nil"/>
              <w:right w:val="nil"/>
            </w:tcBorders>
          </w:tcPr>
          <w:p w14:paraId="13E95A50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68" w:type="dxa"/>
            <w:tcBorders>
              <w:left w:val="nil"/>
              <w:bottom w:val="nil"/>
            </w:tcBorders>
          </w:tcPr>
          <w:p w14:paraId="7A3A7DF5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69" w:type="dxa"/>
          </w:tcPr>
          <w:p w14:paraId="30FF2A79" w14:textId="77777777" w:rsidR="00410FE5" w:rsidRPr="002A5D2C" w:rsidRDefault="00410FE5" w:rsidP="00B01F33">
            <w:pPr>
              <w:tabs>
                <w:tab w:val="left" w:pos="426"/>
              </w:tabs>
              <w:suppressAutoHyphens/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14:paraId="646D37DB" w14:textId="52B6798C" w:rsidR="00410FE5" w:rsidRPr="00542BFC" w:rsidRDefault="00410FE5" w:rsidP="00410FE5">
      <w:pPr>
        <w:tabs>
          <w:tab w:val="left" w:pos="426"/>
        </w:tabs>
        <w:suppressAutoHyphens/>
        <w:spacing w:before="240" w:after="0" w:line="360" w:lineRule="auto"/>
        <w:ind w:left="357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>Razem wartość brutto (zamówienie podstawowe i prawo opcji) …………………………………….PLN</w:t>
      </w:r>
    </w:p>
    <w:p w14:paraId="51370E19" w14:textId="77777777" w:rsidR="00542BFC" w:rsidRPr="00542BFC" w:rsidRDefault="00542BFC" w:rsidP="00542BFC">
      <w:pPr>
        <w:tabs>
          <w:tab w:val="left" w:pos="426"/>
        </w:tabs>
        <w:spacing w:after="0" w:line="240" w:lineRule="auto"/>
        <w:rPr>
          <w:rFonts w:ascii="Arial" w:hAnsi="Arial" w:cs="Arial"/>
          <w:sz w:val="20"/>
          <w:szCs w:val="20"/>
          <w:lang w:eastAsia="ar-SA"/>
        </w:rPr>
      </w:pPr>
    </w:p>
    <w:p w14:paraId="4824A7E1" w14:textId="77777777" w:rsidR="00542BFC" w:rsidRPr="00542BFC" w:rsidRDefault="00542BFC" w:rsidP="00A50A5C">
      <w:pPr>
        <w:numPr>
          <w:ilvl w:val="0"/>
          <w:numId w:val="8"/>
        </w:numPr>
        <w:suppressAutoHyphens/>
        <w:spacing w:after="0"/>
        <w:contextualSpacing/>
        <w:rPr>
          <w:rFonts w:ascii="Arial" w:hAnsi="Arial" w:cs="Arial"/>
          <w:bCs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bCs/>
          <w:sz w:val="20"/>
          <w:szCs w:val="20"/>
          <w:lang w:eastAsia="ar-SA"/>
        </w:rPr>
        <w:t>Oświadczam/y</w:t>
      </w:r>
      <w:r w:rsidRPr="00542BFC">
        <w:rPr>
          <w:rFonts w:ascii="Arial" w:hAnsi="Arial" w:cs="Arial"/>
          <w:bCs/>
          <w:sz w:val="20"/>
          <w:szCs w:val="20"/>
          <w:lang w:eastAsia="ar-SA"/>
        </w:rPr>
        <w:t xml:space="preserve">, że cena oferty obejmuje </w:t>
      </w:r>
      <w:r w:rsidRPr="00542BFC">
        <w:rPr>
          <w:rFonts w:ascii="Arial" w:hAnsi="Arial" w:cs="Arial"/>
          <w:bCs/>
          <w:sz w:val="20"/>
          <w:szCs w:val="20"/>
          <w:u w:val="single"/>
          <w:lang w:eastAsia="ar-SA"/>
        </w:rPr>
        <w:t xml:space="preserve">wszystkie </w:t>
      </w:r>
      <w:r w:rsidRPr="00542BFC">
        <w:rPr>
          <w:rFonts w:ascii="Arial" w:hAnsi="Arial" w:cs="Arial"/>
          <w:sz w:val="20"/>
          <w:szCs w:val="20"/>
          <w:u w:val="single"/>
          <w:lang w:eastAsia="ar-SA"/>
        </w:rPr>
        <w:t>elementy cenotwórcze</w:t>
      </w:r>
      <w:r w:rsidRPr="00542BFC">
        <w:rPr>
          <w:rFonts w:ascii="Arial" w:hAnsi="Arial" w:cs="Arial"/>
          <w:sz w:val="20"/>
          <w:szCs w:val="20"/>
          <w:lang w:eastAsia="ar-SA"/>
        </w:rPr>
        <w:t>, wynikające z zakresu i sposobu realizacji przedmiotu zamówienia,</w:t>
      </w:r>
      <w:r w:rsidRPr="00542BFC">
        <w:rPr>
          <w:rFonts w:ascii="Arial" w:hAnsi="Arial" w:cs="Arial"/>
          <w:bCs/>
          <w:sz w:val="20"/>
          <w:szCs w:val="20"/>
          <w:lang w:eastAsia="ar-SA"/>
        </w:rPr>
        <w:t xml:space="preserve"> określone w ogłoszeniu o udzielanym zamówieniu.</w:t>
      </w:r>
    </w:p>
    <w:p w14:paraId="41493190" w14:textId="77777777" w:rsidR="00542BFC" w:rsidRPr="00542BFC" w:rsidRDefault="00542BFC" w:rsidP="00A50A5C">
      <w:pPr>
        <w:numPr>
          <w:ilvl w:val="0"/>
          <w:numId w:val="8"/>
        </w:numPr>
        <w:suppressAutoHyphens/>
        <w:spacing w:after="0"/>
        <w:ind w:left="426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sz w:val="20"/>
          <w:szCs w:val="20"/>
          <w:lang w:eastAsia="ar-SA"/>
        </w:rPr>
        <w:t>Wszystkie</w:t>
      </w:r>
      <w:r w:rsidRPr="00542BFC">
        <w:rPr>
          <w:rFonts w:ascii="Arial" w:hAnsi="Arial" w:cs="Arial"/>
          <w:sz w:val="20"/>
          <w:szCs w:val="20"/>
          <w:lang w:eastAsia="ar-SA"/>
        </w:rPr>
        <w:t xml:space="preserve"> inne koszty jakie poniesiemy przy realizacji zamówienia, nieuwzględnione w cenie oferty nie będą obciążały Zamawiającego.</w:t>
      </w:r>
    </w:p>
    <w:p w14:paraId="2FFF3E73" w14:textId="77777777" w:rsidR="00542BFC" w:rsidRPr="00542BFC" w:rsidRDefault="00542BFC" w:rsidP="00A50A5C">
      <w:pPr>
        <w:numPr>
          <w:ilvl w:val="0"/>
          <w:numId w:val="8"/>
        </w:numPr>
        <w:suppressAutoHyphens/>
        <w:spacing w:after="0"/>
        <w:ind w:left="426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sz w:val="20"/>
          <w:szCs w:val="20"/>
          <w:lang w:eastAsia="ar-SA"/>
        </w:rPr>
        <w:t>Oświadczam/y</w:t>
      </w:r>
      <w:r w:rsidRPr="00542BFC">
        <w:rPr>
          <w:rFonts w:ascii="Arial" w:hAnsi="Arial" w:cs="Arial"/>
          <w:sz w:val="20"/>
          <w:szCs w:val="20"/>
          <w:lang w:eastAsia="ar-SA"/>
        </w:rPr>
        <w:t>, że zapoznaliśmy się z ogłoszeniem o udzielanym zamówieniu, nie wnosimy do jego treści zastrzeżeń i uznajemy się za związanych określonymi w nim postanowieniami i zasadami postępowania.</w:t>
      </w:r>
    </w:p>
    <w:p w14:paraId="6E0B9326" w14:textId="77777777" w:rsidR="00542BFC" w:rsidRPr="00542BFC" w:rsidRDefault="00542BFC" w:rsidP="00A50A5C">
      <w:pPr>
        <w:numPr>
          <w:ilvl w:val="0"/>
          <w:numId w:val="8"/>
        </w:numPr>
        <w:suppressAutoHyphens/>
        <w:spacing w:after="0"/>
        <w:ind w:left="426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sz w:val="20"/>
          <w:szCs w:val="20"/>
          <w:lang w:eastAsia="ar-SA"/>
        </w:rPr>
        <w:lastRenderedPageBreak/>
        <w:t xml:space="preserve">Uważamy </w:t>
      </w:r>
      <w:r w:rsidRPr="00542BFC">
        <w:rPr>
          <w:rFonts w:ascii="Arial" w:hAnsi="Arial" w:cs="Arial"/>
          <w:sz w:val="20"/>
          <w:szCs w:val="20"/>
          <w:lang w:eastAsia="ar-SA"/>
        </w:rPr>
        <w:t xml:space="preserve">się za związanych niniejszą ofertą na okres </w:t>
      </w:r>
      <w:r w:rsidRPr="00542BFC">
        <w:rPr>
          <w:rFonts w:ascii="Arial" w:hAnsi="Arial" w:cs="Arial"/>
          <w:b/>
          <w:sz w:val="20"/>
          <w:szCs w:val="20"/>
          <w:lang w:eastAsia="ar-SA"/>
        </w:rPr>
        <w:t>30 dni</w:t>
      </w:r>
      <w:r w:rsidRPr="00542BFC">
        <w:rPr>
          <w:rFonts w:ascii="Arial" w:hAnsi="Arial" w:cs="Arial"/>
          <w:sz w:val="20"/>
          <w:szCs w:val="20"/>
          <w:lang w:eastAsia="ar-SA"/>
        </w:rPr>
        <w:t xml:space="preserve"> od upływu terminu składania ofert.</w:t>
      </w:r>
    </w:p>
    <w:p w14:paraId="4D18FCAF" w14:textId="79F51FC9" w:rsidR="00501702" w:rsidRDefault="00C44382" w:rsidP="00A50A5C">
      <w:pPr>
        <w:numPr>
          <w:ilvl w:val="0"/>
          <w:numId w:val="8"/>
        </w:numPr>
        <w:suppressAutoHyphens/>
        <w:spacing w:after="0"/>
        <w:ind w:left="426"/>
        <w:rPr>
          <w:rFonts w:ascii="Arial" w:hAnsi="Arial" w:cs="Arial"/>
          <w:b/>
          <w:sz w:val="20"/>
          <w:szCs w:val="20"/>
          <w:lang w:eastAsia="en-US"/>
        </w:rPr>
      </w:pPr>
      <w:bookmarkStart w:id="1" w:name="_Hlk193971810"/>
      <w:r>
        <w:rPr>
          <w:rFonts w:ascii="Arial" w:hAnsi="Arial" w:cs="Arial"/>
          <w:b/>
          <w:sz w:val="20"/>
          <w:szCs w:val="20"/>
          <w:lang w:eastAsia="en-US"/>
        </w:rPr>
        <w:t>Wykazując spełnienie</w:t>
      </w:r>
      <w:r w:rsidR="00501702">
        <w:rPr>
          <w:rFonts w:ascii="Arial" w:hAnsi="Arial" w:cs="Arial"/>
          <w:b/>
          <w:sz w:val="20"/>
          <w:szCs w:val="20"/>
          <w:lang w:eastAsia="en-US"/>
        </w:rPr>
        <w:t xml:space="preserve"> warunku udziału określonego w punkcie 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8 </w:t>
      </w:r>
      <w:proofErr w:type="spellStart"/>
      <w:r>
        <w:rPr>
          <w:rFonts w:ascii="Arial" w:hAnsi="Arial" w:cs="Arial"/>
          <w:b/>
          <w:sz w:val="20"/>
          <w:szCs w:val="20"/>
          <w:lang w:eastAsia="en-US"/>
        </w:rPr>
        <w:t>ppkt</w:t>
      </w:r>
      <w:proofErr w:type="spellEnd"/>
      <w:r>
        <w:rPr>
          <w:rFonts w:ascii="Arial" w:hAnsi="Arial" w:cs="Arial"/>
          <w:b/>
          <w:sz w:val="20"/>
          <w:szCs w:val="20"/>
          <w:lang w:eastAsia="en-US"/>
        </w:rPr>
        <w:t xml:space="preserve">. 1) ogłoszenia, oświadczamy, że wykonaliśmy poniższe </w:t>
      </w:r>
      <w:r w:rsidR="00E451F0">
        <w:rPr>
          <w:rFonts w:ascii="Arial" w:hAnsi="Arial" w:cs="Arial"/>
          <w:b/>
          <w:sz w:val="20"/>
          <w:szCs w:val="20"/>
          <w:lang w:eastAsia="en-US"/>
        </w:rPr>
        <w:t>dostawy</w:t>
      </w:r>
      <w:r>
        <w:rPr>
          <w:rFonts w:ascii="Arial" w:hAnsi="Arial" w:cs="Arial"/>
          <w:b/>
          <w:sz w:val="20"/>
          <w:szCs w:val="20"/>
          <w:lang w:eastAsia="en-US"/>
        </w:rPr>
        <w:t>:</w:t>
      </w:r>
    </w:p>
    <w:tbl>
      <w:tblPr>
        <w:tblW w:w="91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2"/>
        <w:gridCol w:w="3426"/>
        <w:gridCol w:w="1605"/>
        <w:gridCol w:w="2505"/>
        <w:gridCol w:w="1185"/>
      </w:tblGrid>
      <w:tr w:rsidR="00C44382" w:rsidRPr="00C44382" w14:paraId="66DE518C" w14:textId="77777777" w:rsidTr="00C44382">
        <w:trPr>
          <w:trHeight w:val="484"/>
        </w:trPr>
        <w:tc>
          <w:tcPr>
            <w:tcW w:w="402" w:type="dxa"/>
          </w:tcPr>
          <w:bookmarkEnd w:id="1"/>
          <w:p w14:paraId="52A2A45C" w14:textId="77777777" w:rsidR="00C44382" w:rsidRPr="00C44382" w:rsidRDefault="00C44382" w:rsidP="00115AA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382"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426" w:type="dxa"/>
          </w:tcPr>
          <w:p w14:paraId="44882EA5" w14:textId="6E59ABB4" w:rsidR="00C44382" w:rsidRPr="00C44382" w:rsidRDefault="00C44382" w:rsidP="00115AA9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4438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Przedmiot </w:t>
            </w:r>
            <w:r w:rsidR="00E451F0">
              <w:rPr>
                <w:rFonts w:ascii="Arial" w:hAnsi="Arial" w:cs="Arial"/>
                <w:b/>
                <w:color w:val="000000"/>
                <w:sz w:val="18"/>
                <w:szCs w:val="18"/>
              </w:rPr>
              <w:t>dostawy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14:paraId="34E11C88" w14:textId="09C80364" w:rsidR="00C77479" w:rsidRPr="00C77479" w:rsidRDefault="00C44382" w:rsidP="00C7747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(należy wykazać</w:t>
            </w:r>
            <w:r w:rsidR="00C77479" w:rsidRPr="00C77479">
              <w:rPr>
                <w:rFonts w:ascii="Arial" w:hAnsi="Arial" w:cs="Arial"/>
                <w:color w:val="000000"/>
                <w:sz w:val="18"/>
                <w:szCs w:val="18"/>
              </w:rPr>
              <w:t>, że w ciągu ostatnich trzech lat, a jeżeli okres prowadzenia działalności jest krótszy - w tym okresie, należycie zrealizowa</w:t>
            </w:r>
            <w:r w:rsidR="00C77479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  <w:r w:rsidR="00C77479" w:rsidRPr="00C77479">
              <w:rPr>
                <w:rFonts w:ascii="Arial" w:hAnsi="Arial" w:cs="Arial"/>
                <w:color w:val="000000"/>
                <w:sz w:val="18"/>
                <w:szCs w:val="18"/>
              </w:rPr>
              <w:t xml:space="preserve"> co najmniej dwie dostawy gadżetów/materiałów/artykułów promocyjnych o wartości brutto co najmniej 8 000,00 zł każda.</w:t>
            </w:r>
          </w:p>
          <w:p w14:paraId="3B106081" w14:textId="5936D557" w:rsidR="00C77479" w:rsidRPr="00C77479" w:rsidRDefault="00C77479" w:rsidP="00C7747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479">
              <w:rPr>
                <w:rFonts w:ascii="Arial" w:hAnsi="Arial" w:cs="Arial"/>
                <w:color w:val="000000"/>
                <w:sz w:val="18"/>
                <w:szCs w:val="18"/>
              </w:rPr>
              <w:t xml:space="preserve">W celu wykazania powyższego warunku, </w:t>
            </w:r>
          </w:p>
          <w:p w14:paraId="7E52F932" w14:textId="77777777" w:rsidR="00C77479" w:rsidRPr="00C77479" w:rsidRDefault="00C77479" w:rsidP="00C7747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4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potwierdzenie tego, że wykazane dostawy zostały wykonane należycie Wykonawca zobowiązany jest załączyć do oferty referencje to potwierdzające. </w:t>
            </w:r>
          </w:p>
          <w:p w14:paraId="35EFD60E" w14:textId="415BAA8E" w:rsidR="00C44382" w:rsidRPr="00C44382" w:rsidRDefault="00C77479" w:rsidP="00C7747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C77479">
              <w:rPr>
                <w:rFonts w:ascii="Arial" w:hAnsi="Arial" w:cs="Arial"/>
                <w:color w:val="000000"/>
                <w:sz w:val="18"/>
                <w:szCs w:val="18"/>
              </w:rPr>
              <w:t xml:space="preserve">W przypadku nie dołączenia referencji zamawiający uzna, że wykazane </w:t>
            </w:r>
            <w:r w:rsidR="00D6766D">
              <w:rPr>
                <w:rFonts w:ascii="Arial" w:hAnsi="Arial" w:cs="Arial"/>
                <w:color w:val="000000"/>
                <w:sz w:val="18"/>
                <w:szCs w:val="18"/>
              </w:rPr>
              <w:t>dostawy</w:t>
            </w:r>
            <w:r w:rsidRPr="00C77479">
              <w:rPr>
                <w:rFonts w:ascii="Arial" w:hAnsi="Arial" w:cs="Arial"/>
                <w:color w:val="000000"/>
                <w:sz w:val="18"/>
                <w:szCs w:val="18"/>
              </w:rPr>
              <w:t xml:space="preserve"> zostały zrealizowane nalżycie na podstawie złożonego oświadczenia.</w:t>
            </w:r>
          </w:p>
        </w:tc>
        <w:tc>
          <w:tcPr>
            <w:tcW w:w="1605" w:type="dxa"/>
          </w:tcPr>
          <w:p w14:paraId="4CF3A097" w14:textId="77777777" w:rsidR="00C44382" w:rsidRPr="00C44382" w:rsidRDefault="00C44382" w:rsidP="00115AA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382">
              <w:rPr>
                <w:rFonts w:ascii="Arial" w:hAnsi="Arial" w:cs="Arial"/>
                <w:color w:val="000000"/>
                <w:sz w:val="18"/>
                <w:szCs w:val="18"/>
              </w:rPr>
              <w:t>Data wykonania</w:t>
            </w:r>
          </w:p>
          <w:p w14:paraId="3964A1F7" w14:textId="77777777" w:rsidR="00C44382" w:rsidRPr="00C44382" w:rsidRDefault="00C44382" w:rsidP="00115AA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382">
              <w:rPr>
                <w:rFonts w:ascii="Arial" w:hAnsi="Arial" w:cs="Arial"/>
                <w:color w:val="000000"/>
                <w:sz w:val="18"/>
                <w:szCs w:val="18"/>
              </w:rPr>
              <w:t>(dzień, miesiąc i</w:t>
            </w:r>
          </w:p>
          <w:p w14:paraId="64A643CA" w14:textId="77777777" w:rsidR="00C44382" w:rsidRPr="00C44382" w:rsidRDefault="00C44382" w:rsidP="00115AA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382">
              <w:rPr>
                <w:rFonts w:ascii="Arial" w:hAnsi="Arial" w:cs="Arial"/>
                <w:color w:val="000000"/>
                <w:sz w:val="18"/>
                <w:szCs w:val="18"/>
              </w:rPr>
              <w:t>rok)</w:t>
            </w:r>
          </w:p>
        </w:tc>
        <w:tc>
          <w:tcPr>
            <w:tcW w:w="2505" w:type="dxa"/>
          </w:tcPr>
          <w:p w14:paraId="59838C06" w14:textId="77777777" w:rsidR="00C44382" w:rsidRPr="00C44382" w:rsidRDefault="00C44382" w:rsidP="00115AA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382">
              <w:rPr>
                <w:rFonts w:ascii="Arial" w:hAnsi="Arial" w:cs="Arial"/>
                <w:color w:val="000000"/>
                <w:sz w:val="18"/>
                <w:szCs w:val="18"/>
              </w:rPr>
              <w:t>Odbiorca</w:t>
            </w:r>
          </w:p>
          <w:p w14:paraId="269FB4BF" w14:textId="6FB8649C" w:rsidR="00C44382" w:rsidRPr="00C44382" w:rsidRDefault="00C77479" w:rsidP="00115AA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dostawy</w:t>
            </w:r>
          </w:p>
          <w:p w14:paraId="57E5D2CF" w14:textId="77777777" w:rsidR="00C44382" w:rsidRPr="00C44382" w:rsidRDefault="00C44382" w:rsidP="00115AA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382">
              <w:rPr>
                <w:rFonts w:ascii="Arial" w:hAnsi="Arial" w:cs="Arial"/>
                <w:color w:val="000000"/>
                <w:sz w:val="18"/>
                <w:szCs w:val="18"/>
              </w:rPr>
              <w:t>(nazwa, adres)</w:t>
            </w:r>
          </w:p>
        </w:tc>
        <w:tc>
          <w:tcPr>
            <w:tcW w:w="1185" w:type="dxa"/>
          </w:tcPr>
          <w:p w14:paraId="26D53DB8" w14:textId="11DAB75C" w:rsidR="00C44382" w:rsidRPr="00C44382" w:rsidRDefault="00C44382" w:rsidP="00115AA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382">
              <w:rPr>
                <w:rFonts w:ascii="Arial" w:hAnsi="Arial" w:cs="Arial"/>
                <w:color w:val="000000"/>
                <w:sz w:val="18"/>
                <w:szCs w:val="18"/>
              </w:rPr>
              <w:t xml:space="preserve">Wartość </w:t>
            </w:r>
            <w:r w:rsidR="00E451F0">
              <w:rPr>
                <w:rFonts w:ascii="Arial" w:hAnsi="Arial" w:cs="Arial"/>
                <w:color w:val="000000"/>
                <w:sz w:val="18"/>
                <w:szCs w:val="18"/>
              </w:rPr>
              <w:t xml:space="preserve">dostawy </w:t>
            </w:r>
            <w:r w:rsidRPr="00C44382">
              <w:rPr>
                <w:rFonts w:ascii="Arial" w:hAnsi="Arial" w:cs="Arial"/>
                <w:color w:val="000000"/>
                <w:sz w:val="18"/>
                <w:szCs w:val="18"/>
              </w:rPr>
              <w:t>brutto</w:t>
            </w:r>
          </w:p>
          <w:p w14:paraId="5DAD929C" w14:textId="77777777" w:rsidR="00C44382" w:rsidRPr="00C44382" w:rsidRDefault="00C44382" w:rsidP="00115AA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382">
              <w:rPr>
                <w:rFonts w:ascii="Arial" w:hAnsi="Arial" w:cs="Arial"/>
                <w:color w:val="000000"/>
                <w:sz w:val="18"/>
                <w:szCs w:val="18"/>
              </w:rPr>
              <w:t>w PLN</w:t>
            </w:r>
          </w:p>
        </w:tc>
      </w:tr>
      <w:tr w:rsidR="00C44382" w:rsidRPr="00C44382" w14:paraId="76A8141D" w14:textId="77777777" w:rsidTr="00C44382">
        <w:trPr>
          <w:trHeight w:val="182"/>
        </w:trPr>
        <w:tc>
          <w:tcPr>
            <w:tcW w:w="402" w:type="dxa"/>
          </w:tcPr>
          <w:p w14:paraId="79EB50C1" w14:textId="77777777" w:rsidR="00C44382" w:rsidRPr="00C44382" w:rsidRDefault="00C44382" w:rsidP="00C443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38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426" w:type="dxa"/>
          </w:tcPr>
          <w:p w14:paraId="538607B4" w14:textId="77777777" w:rsidR="00C44382" w:rsidRPr="00C44382" w:rsidRDefault="00C44382" w:rsidP="00C443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38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05" w:type="dxa"/>
          </w:tcPr>
          <w:p w14:paraId="57E26D84" w14:textId="77777777" w:rsidR="00C44382" w:rsidRPr="00C44382" w:rsidRDefault="00C44382" w:rsidP="00C443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382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05" w:type="dxa"/>
          </w:tcPr>
          <w:p w14:paraId="249034BA" w14:textId="77777777" w:rsidR="00C44382" w:rsidRPr="00C44382" w:rsidRDefault="00C44382" w:rsidP="00C443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382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85" w:type="dxa"/>
          </w:tcPr>
          <w:p w14:paraId="4B4379E5" w14:textId="77777777" w:rsidR="00C44382" w:rsidRPr="00C44382" w:rsidRDefault="00C44382" w:rsidP="00C443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382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C44382" w:rsidRPr="00C44382" w14:paraId="6D472231" w14:textId="77777777" w:rsidTr="00C44382">
        <w:trPr>
          <w:trHeight w:val="543"/>
        </w:trPr>
        <w:tc>
          <w:tcPr>
            <w:tcW w:w="402" w:type="dxa"/>
          </w:tcPr>
          <w:p w14:paraId="29189925" w14:textId="77777777" w:rsidR="00C44382" w:rsidRPr="00C44382" w:rsidRDefault="00C44382" w:rsidP="00C443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38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426" w:type="dxa"/>
          </w:tcPr>
          <w:p w14:paraId="2FB7D69E" w14:textId="77777777" w:rsidR="00C44382" w:rsidRPr="00C44382" w:rsidRDefault="00C44382" w:rsidP="00C4438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5" w:type="dxa"/>
          </w:tcPr>
          <w:p w14:paraId="3AB12B63" w14:textId="77777777" w:rsidR="00C44382" w:rsidRPr="00C44382" w:rsidRDefault="00C44382" w:rsidP="00C4438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9DA5373" w14:textId="77777777" w:rsidR="00C44382" w:rsidRPr="00C44382" w:rsidRDefault="00C44382" w:rsidP="00C4438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5" w:type="dxa"/>
          </w:tcPr>
          <w:p w14:paraId="07C03E7E" w14:textId="77777777" w:rsidR="00C44382" w:rsidRPr="00C44382" w:rsidRDefault="00C44382" w:rsidP="00C4438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</w:tcPr>
          <w:p w14:paraId="752A27D6" w14:textId="77777777" w:rsidR="00C44382" w:rsidRPr="00C44382" w:rsidRDefault="00C44382" w:rsidP="00C4438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44382" w:rsidRPr="00C44382" w14:paraId="2E86E1DE" w14:textId="77777777" w:rsidTr="00C44382">
        <w:trPr>
          <w:trHeight w:val="630"/>
        </w:trPr>
        <w:tc>
          <w:tcPr>
            <w:tcW w:w="402" w:type="dxa"/>
          </w:tcPr>
          <w:p w14:paraId="5CF7AFE7" w14:textId="77777777" w:rsidR="00C44382" w:rsidRPr="00C44382" w:rsidRDefault="00C44382" w:rsidP="00C443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38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426" w:type="dxa"/>
          </w:tcPr>
          <w:p w14:paraId="252425BC" w14:textId="77777777" w:rsidR="00C44382" w:rsidRPr="00C44382" w:rsidRDefault="00C44382" w:rsidP="00C4438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5" w:type="dxa"/>
          </w:tcPr>
          <w:p w14:paraId="76C85797" w14:textId="77777777" w:rsidR="00C44382" w:rsidRPr="00C44382" w:rsidRDefault="00C44382" w:rsidP="00C4438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5" w:type="dxa"/>
          </w:tcPr>
          <w:p w14:paraId="7ED521D4" w14:textId="77777777" w:rsidR="00C44382" w:rsidRPr="00C44382" w:rsidRDefault="00C44382" w:rsidP="00C4438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</w:tcPr>
          <w:p w14:paraId="517FCA76" w14:textId="77777777" w:rsidR="00C44382" w:rsidRPr="00C44382" w:rsidRDefault="00C44382" w:rsidP="00C4438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44382" w:rsidRPr="00C44382" w14:paraId="462B71B2" w14:textId="77777777" w:rsidTr="00C44382">
        <w:trPr>
          <w:trHeight w:val="648"/>
        </w:trPr>
        <w:tc>
          <w:tcPr>
            <w:tcW w:w="402" w:type="dxa"/>
          </w:tcPr>
          <w:p w14:paraId="0793C2B1" w14:textId="77777777" w:rsidR="00C44382" w:rsidRPr="00C44382" w:rsidRDefault="00C44382" w:rsidP="00C4438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382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426" w:type="dxa"/>
          </w:tcPr>
          <w:p w14:paraId="4AA0A6E3" w14:textId="77777777" w:rsidR="00C44382" w:rsidRPr="00C44382" w:rsidRDefault="00C44382" w:rsidP="00C4438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5" w:type="dxa"/>
          </w:tcPr>
          <w:p w14:paraId="102F4136" w14:textId="77777777" w:rsidR="00C44382" w:rsidRPr="00C44382" w:rsidRDefault="00C44382" w:rsidP="00C4438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5" w:type="dxa"/>
          </w:tcPr>
          <w:p w14:paraId="7FE579EC" w14:textId="77777777" w:rsidR="00C44382" w:rsidRPr="00C44382" w:rsidRDefault="00C44382" w:rsidP="00C4438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5" w:type="dxa"/>
          </w:tcPr>
          <w:p w14:paraId="2183539D" w14:textId="77777777" w:rsidR="00C44382" w:rsidRPr="00C44382" w:rsidRDefault="00C44382" w:rsidP="00C44382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BB59455" w14:textId="0D867189" w:rsidR="00C44382" w:rsidRDefault="00C44382" w:rsidP="00C44382">
      <w:pPr>
        <w:suppressAutoHyphens/>
        <w:spacing w:before="120" w:after="0"/>
        <w:ind w:left="425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 xml:space="preserve">Oświadczam, że wyżej wymienione </w:t>
      </w:r>
      <w:r w:rsidR="00C77479">
        <w:rPr>
          <w:rFonts w:ascii="Arial" w:hAnsi="Arial" w:cs="Arial"/>
          <w:b/>
          <w:sz w:val="20"/>
          <w:szCs w:val="20"/>
          <w:lang w:eastAsia="en-US"/>
        </w:rPr>
        <w:t xml:space="preserve">dostawy </w:t>
      </w:r>
      <w:r>
        <w:rPr>
          <w:rFonts w:ascii="Arial" w:hAnsi="Arial" w:cs="Arial"/>
          <w:b/>
          <w:sz w:val="20"/>
          <w:szCs w:val="20"/>
          <w:lang w:eastAsia="en-US"/>
        </w:rPr>
        <w:t>zostały wykonane należycie.</w:t>
      </w:r>
    </w:p>
    <w:p w14:paraId="649126F4" w14:textId="77777777" w:rsidR="00C44382" w:rsidRDefault="00C44382" w:rsidP="00C44382">
      <w:pPr>
        <w:suppressAutoHyphens/>
        <w:spacing w:after="0"/>
        <w:ind w:left="426"/>
        <w:rPr>
          <w:rFonts w:ascii="Arial" w:hAnsi="Arial" w:cs="Arial"/>
          <w:b/>
          <w:sz w:val="20"/>
          <w:szCs w:val="20"/>
          <w:lang w:eastAsia="en-US"/>
        </w:rPr>
      </w:pPr>
    </w:p>
    <w:p w14:paraId="3495BCF1" w14:textId="27577BF6" w:rsidR="00A778EF" w:rsidRDefault="00C77479" w:rsidP="00C44382">
      <w:pPr>
        <w:numPr>
          <w:ilvl w:val="0"/>
          <w:numId w:val="8"/>
        </w:numPr>
        <w:suppressAutoHyphens/>
        <w:spacing w:after="0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 xml:space="preserve">Oświadczamy, że </w:t>
      </w:r>
      <w:r w:rsidR="00A778EF">
        <w:rPr>
          <w:rFonts w:ascii="Arial" w:hAnsi="Arial" w:cs="Arial"/>
          <w:b/>
          <w:sz w:val="20"/>
          <w:szCs w:val="20"/>
          <w:lang w:eastAsia="en-US"/>
        </w:rPr>
        <w:t xml:space="preserve">gadżety określone w punktach </w:t>
      </w:r>
      <w:r w:rsidR="00A778EF" w:rsidRPr="00A778EF">
        <w:rPr>
          <w:rFonts w:ascii="Arial" w:hAnsi="Arial" w:cs="Arial"/>
          <w:b/>
          <w:sz w:val="20"/>
          <w:szCs w:val="20"/>
          <w:lang w:eastAsia="en-US"/>
        </w:rPr>
        <w:t>2.1., 2.2., 2.4., 2.6., 2.7.</w:t>
      </w:r>
      <w:r w:rsidR="00A778EF">
        <w:rPr>
          <w:rFonts w:ascii="Arial" w:hAnsi="Arial" w:cs="Arial"/>
          <w:b/>
          <w:sz w:val="20"/>
          <w:szCs w:val="20"/>
          <w:lang w:eastAsia="en-US"/>
        </w:rPr>
        <w:t xml:space="preserve"> będą wykonane z materiałów pochodzących z recyklingu (zaznaczyć odpowiednie):</w:t>
      </w:r>
    </w:p>
    <w:p w14:paraId="3ACBDB87" w14:textId="77777777" w:rsidR="00A778EF" w:rsidRPr="00A778EF" w:rsidRDefault="00A778EF" w:rsidP="002F3473">
      <w:pPr>
        <w:pStyle w:val="Akapitzlist"/>
        <w:numPr>
          <w:ilvl w:val="0"/>
          <w:numId w:val="13"/>
        </w:numPr>
        <w:suppressAutoHyphens/>
        <w:spacing w:after="0"/>
        <w:rPr>
          <w:rFonts w:ascii="Arial" w:hAnsi="Arial" w:cs="Arial"/>
          <w:b/>
          <w:sz w:val="20"/>
          <w:szCs w:val="20"/>
          <w:lang w:eastAsia="en-US"/>
        </w:rPr>
      </w:pPr>
      <w:r w:rsidRPr="00A778EF">
        <w:rPr>
          <w:rFonts w:ascii="Arial" w:hAnsi="Arial" w:cs="Arial"/>
          <w:b/>
          <w:sz w:val="20"/>
          <w:szCs w:val="20"/>
          <w:lang w:eastAsia="en-US"/>
        </w:rPr>
        <w:t>TAK</w:t>
      </w:r>
    </w:p>
    <w:p w14:paraId="2F90575A" w14:textId="623B4F34" w:rsidR="00A778EF" w:rsidRDefault="00A778EF" w:rsidP="002F3473">
      <w:pPr>
        <w:pStyle w:val="Akapitzlist"/>
        <w:numPr>
          <w:ilvl w:val="0"/>
          <w:numId w:val="13"/>
        </w:numPr>
        <w:suppressAutoHyphens/>
        <w:spacing w:after="0"/>
        <w:rPr>
          <w:rFonts w:ascii="Arial" w:hAnsi="Arial" w:cs="Arial"/>
          <w:b/>
          <w:sz w:val="20"/>
          <w:szCs w:val="20"/>
          <w:lang w:eastAsia="en-US"/>
        </w:rPr>
      </w:pPr>
      <w:r w:rsidRPr="00A778EF">
        <w:rPr>
          <w:rFonts w:ascii="Arial" w:hAnsi="Arial" w:cs="Arial"/>
          <w:b/>
          <w:sz w:val="20"/>
          <w:szCs w:val="20"/>
          <w:lang w:eastAsia="en-US"/>
        </w:rPr>
        <w:t xml:space="preserve">NIE </w:t>
      </w:r>
    </w:p>
    <w:p w14:paraId="6E768F3C" w14:textId="77777777" w:rsidR="00C44382" w:rsidRPr="00A778EF" w:rsidRDefault="00C44382" w:rsidP="00A778EF">
      <w:pPr>
        <w:pStyle w:val="Akapitzlist"/>
        <w:suppressAutoHyphens/>
        <w:spacing w:after="0"/>
        <w:ind w:left="1080"/>
        <w:rPr>
          <w:rFonts w:ascii="Arial" w:hAnsi="Arial" w:cs="Arial"/>
          <w:b/>
          <w:sz w:val="20"/>
          <w:szCs w:val="20"/>
          <w:lang w:eastAsia="en-US"/>
        </w:rPr>
      </w:pPr>
    </w:p>
    <w:p w14:paraId="25E9300D" w14:textId="518A7D79" w:rsidR="0004123F" w:rsidRDefault="00542BFC" w:rsidP="00A50A5C">
      <w:pPr>
        <w:numPr>
          <w:ilvl w:val="0"/>
          <w:numId w:val="8"/>
        </w:numPr>
        <w:suppressAutoHyphens/>
        <w:spacing w:after="0"/>
        <w:ind w:left="426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sz w:val="20"/>
          <w:szCs w:val="20"/>
          <w:lang w:eastAsia="ar-SA"/>
        </w:rPr>
        <w:t xml:space="preserve">Oświadczam </w:t>
      </w:r>
      <w:r w:rsidRPr="00542BFC">
        <w:rPr>
          <w:rFonts w:ascii="Arial" w:hAnsi="Arial" w:cs="Arial"/>
          <w:sz w:val="20"/>
          <w:szCs w:val="20"/>
          <w:lang w:eastAsia="ar-SA"/>
        </w:rPr>
        <w:t>(Oświadczamy), że wypełniłem (wypełniliśmy)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</w:p>
    <w:p w14:paraId="48FC7282" w14:textId="77777777" w:rsidR="0004123F" w:rsidRDefault="0004123F">
      <w:pPr>
        <w:spacing w:after="0" w:line="240" w:lineRule="auto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br w:type="page"/>
      </w:r>
    </w:p>
    <w:p w14:paraId="0FB944A1" w14:textId="77777777" w:rsidR="00542BFC" w:rsidRPr="00542BFC" w:rsidRDefault="00542BFC" w:rsidP="0004123F">
      <w:pPr>
        <w:suppressAutoHyphens/>
        <w:spacing w:after="0"/>
        <w:ind w:left="426"/>
        <w:rPr>
          <w:rFonts w:ascii="Arial" w:hAnsi="Arial" w:cs="Arial"/>
          <w:b/>
          <w:sz w:val="20"/>
          <w:szCs w:val="20"/>
          <w:lang w:eastAsia="en-US"/>
        </w:rPr>
      </w:pPr>
    </w:p>
    <w:p w14:paraId="5988A913" w14:textId="77777777" w:rsidR="00542BFC" w:rsidRPr="00542BFC" w:rsidRDefault="00542BFC" w:rsidP="00542BFC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</w:p>
    <w:p w14:paraId="6ACB3483" w14:textId="77777777" w:rsidR="00542BFC" w:rsidRPr="00542BFC" w:rsidRDefault="00542BFC" w:rsidP="00542BFC">
      <w:pPr>
        <w:suppressAutoHyphens/>
        <w:spacing w:after="0" w:line="240" w:lineRule="auto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sz w:val="20"/>
          <w:szCs w:val="20"/>
          <w:lang w:eastAsia="ar-SA"/>
        </w:rPr>
        <w:t xml:space="preserve">Załącznikami </w:t>
      </w:r>
      <w:r w:rsidRPr="00542BFC">
        <w:rPr>
          <w:rFonts w:ascii="Arial" w:hAnsi="Arial" w:cs="Arial"/>
          <w:sz w:val="20"/>
          <w:szCs w:val="20"/>
          <w:lang w:eastAsia="ar-SA"/>
        </w:rPr>
        <w:t>do niniejszej Oferty, stanowiącymi jej integralną część są:</w:t>
      </w:r>
    </w:p>
    <w:p w14:paraId="10AA740A" w14:textId="77777777" w:rsidR="00542BFC" w:rsidRPr="00542BFC" w:rsidRDefault="00542BFC" w:rsidP="00542BFC">
      <w:pPr>
        <w:suppressAutoHyphens/>
        <w:spacing w:after="0" w:line="240" w:lineRule="auto"/>
        <w:ind w:left="284" w:hanging="284"/>
        <w:rPr>
          <w:rFonts w:ascii="Arial" w:hAnsi="Arial" w:cs="Arial"/>
          <w:sz w:val="20"/>
          <w:szCs w:val="20"/>
          <w:lang w:eastAsia="ar-SA"/>
        </w:rPr>
      </w:pPr>
    </w:p>
    <w:tbl>
      <w:tblPr>
        <w:tblW w:w="10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50"/>
      </w:tblGrid>
      <w:tr w:rsidR="00542BFC" w:rsidRPr="00542BFC" w14:paraId="02C92FEB" w14:textId="77777777" w:rsidTr="00780E7C">
        <w:tc>
          <w:tcPr>
            <w:tcW w:w="10150" w:type="dxa"/>
          </w:tcPr>
          <w:p w14:paraId="76324D37" w14:textId="77777777" w:rsidR="00542BFC" w:rsidRPr="00542BFC" w:rsidRDefault="00542BFC" w:rsidP="00A50A5C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567" w:hanging="283"/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eastAsia="ar-SA"/>
              </w:rPr>
              <w:t>…………………………………………………………………………………………………</w:t>
            </w:r>
          </w:p>
        </w:tc>
      </w:tr>
      <w:tr w:rsidR="00542BFC" w:rsidRPr="00542BFC" w14:paraId="61F73420" w14:textId="77777777" w:rsidTr="00780E7C">
        <w:trPr>
          <w:cantSplit/>
        </w:trPr>
        <w:tc>
          <w:tcPr>
            <w:tcW w:w="10150" w:type="dxa"/>
          </w:tcPr>
          <w:p w14:paraId="7B400470" w14:textId="77777777" w:rsidR="00542BFC" w:rsidRPr="00542BFC" w:rsidRDefault="00542BFC" w:rsidP="00A50A5C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567" w:hanging="283"/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eastAsia="ar-SA"/>
              </w:rPr>
              <w:t>…………………………………………………………………………………………………</w:t>
            </w:r>
          </w:p>
        </w:tc>
      </w:tr>
      <w:tr w:rsidR="00542BFC" w:rsidRPr="00542BFC" w14:paraId="484AA2D9" w14:textId="77777777" w:rsidTr="00780E7C">
        <w:trPr>
          <w:cantSplit/>
        </w:trPr>
        <w:tc>
          <w:tcPr>
            <w:tcW w:w="10150" w:type="dxa"/>
          </w:tcPr>
          <w:p w14:paraId="63978EB5" w14:textId="77777777" w:rsidR="00542BFC" w:rsidRPr="00542BFC" w:rsidRDefault="00542BFC" w:rsidP="00A50A5C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567" w:hanging="283"/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eastAsia="ar-SA"/>
              </w:rPr>
              <w:t>…………………………………………………………………………………………………</w:t>
            </w:r>
          </w:p>
        </w:tc>
      </w:tr>
    </w:tbl>
    <w:p w14:paraId="72564AA7" w14:textId="77777777" w:rsidR="00542BFC" w:rsidRPr="00542BFC" w:rsidRDefault="00542BFC" w:rsidP="00542BFC">
      <w:pPr>
        <w:spacing w:before="900" w:after="0" w:line="240" w:lineRule="auto"/>
        <w:ind w:left="3686"/>
        <w:jc w:val="center"/>
        <w:rPr>
          <w:rFonts w:ascii="Arial" w:hAnsi="Arial" w:cs="Arial"/>
          <w:sz w:val="20"/>
          <w:szCs w:val="20"/>
        </w:rPr>
      </w:pPr>
      <w:r w:rsidRPr="00542BFC">
        <w:rPr>
          <w:rFonts w:ascii="Arial" w:hAnsi="Arial" w:cs="Arial"/>
          <w:i/>
          <w:sz w:val="20"/>
          <w:szCs w:val="20"/>
        </w:rPr>
        <w:t>_______________________________________________</w:t>
      </w:r>
    </w:p>
    <w:p w14:paraId="737AD11D" w14:textId="77777777" w:rsidR="00542BFC" w:rsidRPr="00542BFC" w:rsidRDefault="00542BFC" w:rsidP="00542BFC">
      <w:pPr>
        <w:spacing w:after="0" w:line="240" w:lineRule="auto"/>
        <w:ind w:left="3686"/>
        <w:jc w:val="center"/>
        <w:rPr>
          <w:rFonts w:ascii="Arial" w:hAnsi="Arial" w:cs="Arial"/>
          <w:sz w:val="18"/>
          <w:szCs w:val="18"/>
        </w:rPr>
      </w:pPr>
      <w:r w:rsidRPr="00542BFC">
        <w:rPr>
          <w:rFonts w:ascii="Arial" w:hAnsi="Arial" w:cs="Arial"/>
          <w:sz w:val="18"/>
          <w:szCs w:val="18"/>
        </w:rPr>
        <w:t>(podpis i pieczątka osoby upoważnionej do podpisania oferty</w:t>
      </w:r>
    </w:p>
    <w:p w14:paraId="49B54DD4" w14:textId="77777777" w:rsidR="00542BFC" w:rsidRPr="00542BFC" w:rsidRDefault="00542BFC" w:rsidP="00542BFC">
      <w:pPr>
        <w:suppressAutoHyphens/>
        <w:spacing w:after="0" w:line="240" w:lineRule="auto"/>
        <w:ind w:firstLine="4962"/>
        <w:jc w:val="both"/>
        <w:rPr>
          <w:rFonts w:ascii="Arial" w:hAnsi="Arial" w:cs="Arial"/>
          <w:i/>
          <w:sz w:val="18"/>
          <w:szCs w:val="18"/>
          <w:lang w:eastAsia="ar-SA"/>
        </w:rPr>
      </w:pPr>
      <w:r w:rsidRPr="00542BFC">
        <w:rPr>
          <w:rFonts w:ascii="Arial" w:hAnsi="Arial" w:cs="Arial"/>
          <w:i/>
          <w:sz w:val="18"/>
          <w:szCs w:val="18"/>
          <w:lang w:eastAsia="ar-SA"/>
        </w:rPr>
        <w:t xml:space="preserve">lub kwalifikowany podpis elektroniczny </w:t>
      </w:r>
    </w:p>
    <w:p w14:paraId="4B77A770" w14:textId="77777777" w:rsidR="00542BFC" w:rsidRPr="00542BFC" w:rsidRDefault="00542BFC" w:rsidP="00542BFC">
      <w:pPr>
        <w:spacing w:after="0" w:line="240" w:lineRule="auto"/>
        <w:ind w:firstLine="4962"/>
        <w:rPr>
          <w:rFonts w:ascii="Arial" w:hAnsi="Arial" w:cs="Arial"/>
          <w:i/>
          <w:sz w:val="18"/>
          <w:szCs w:val="18"/>
        </w:rPr>
      </w:pPr>
      <w:r w:rsidRPr="00542BFC">
        <w:rPr>
          <w:rFonts w:ascii="Arial" w:hAnsi="Arial" w:cs="Arial"/>
          <w:i/>
          <w:sz w:val="18"/>
          <w:szCs w:val="18"/>
        </w:rPr>
        <w:t>lub podpis zaufany lub podpis osobisty)</w:t>
      </w:r>
    </w:p>
    <w:p w14:paraId="485F6355" w14:textId="77777777" w:rsidR="00542BFC" w:rsidRPr="00542BFC" w:rsidRDefault="00542BFC" w:rsidP="00542BFC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14:paraId="0E728016" w14:textId="77777777" w:rsidR="00542BFC" w:rsidRPr="00542BFC" w:rsidRDefault="00542BFC" w:rsidP="00542BFC">
      <w:pPr>
        <w:spacing w:before="900" w:after="0"/>
        <w:rPr>
          <w:rFonts w:ascii="Arial" w:hAnsi="Arial" w:cs="Arial"/>
          <w:bCs/>
          <w:i/>
          <w:sz w:val="18"/>
          <w:szCs w:val="18"/>
        </w:rPr>
      </w:pPr>
      <w:r w:rsidRPr="00542BFC">
        <w:rPr>
          <w:rFonts w:ascii="Arial" w:hAnsi="Arial" w:cs="Arial"/>
          <w:bCs/>
          <w:i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9A8750D" w14:textId="1F66C823" w:rsidR="00542BFC" w:rsidRPr="00542BFC" w:rsidRDefault="00542BFC" w:rsidP="00542BFC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Pr="00542BFC">
        <w:rPr>
          <w:rFonts w:ascii="Arial" w:hAnsi="Arial" w:cs="Arial"/>
          <w:sz w:val="20"/>
          <w:szCs w:val="20"/>
        </w:rPr>
        <w:lastRenderedPageBreak/>
        <w:t>ZZ/</w:t>
      </w:r>
      <w:r w:rsidR="00BC7317">
        <w:rPr>
          <w:rFonts w:ascii="Arial" w:hAnsi="Arial" w:cs="Arial"/>
          <w:sz w:val="20"/>
          <w:szCs w:val="20"/>
        </w:rPr>
        <w:t>49</w:t>
      </w:r>
      <w:r w:rsidRPr="00542BFC">
        <w:rPr>
          <w:rFonts w:ascii="Arial" w:hAnsi="Arial" w:cs="Arial"/>
          <w:sz w:val="20"/>
          <w:szCs w:val="20"/>
        </w:rPr>
        <w:t>/055/</w:t>
      </w:r>
      <w:r w:rsidR="008B1B31">
        <w:rPr>
          <w:rFonts w:ascii="Arial" w:hAnsi="Arial" w:cs="Arial"/>
          <w:sz w:val="20"/>
          <w:szCs w:val="20"/>
        </w:rPr>
        <w:t>U</w:t>
      </w:r>
      <w:r w:rsidRPr="00542BFC">
        <w:rPr>
          <w:rFonts w:ascii="Arial" w:hAnsi="Arial" w:cs="Arial"/>
          <w:sz w:val="20"/>
          <w:szCs w:val="20"/>
        </w:rPr>
        <w:t>/2</w:t>
      </w:r>
      <w:r w:rsidR="008B1B31">
        <w:rPr>
          <w:rFonts w:ascii="Arial" w:hAnsi="Arial" w:cs="Arial"/>
          <w:sz w:val="20"/>
          <w:szCs w:val="20"/>
        </w:rPr>
        <w:t>5</w:t>
      </w:r>
    </w:p>
    <w:p w14:paraId="2E9F623E" w14:textId="77777777" w:rsidR="00542BFC" w:rsidRPr="00542BFC" w:rsidRDefault="00542BFC" w:rsidP="00542BFC">
      <w:pPr>
        <w:spacing w:after="0"/>
        <w:jc w:val="right"/>
        <w:rPr>
          <w:rFonts w:ascii="Arial" w:hAnsi="Arial" w:cs="Arial"/>
          <w:b/>
          <w:i/>
          <w:sz w:val="20"/>
          <w:szCs w:val="20"/>
        </w:rPr>
      </w:pPr>
      <w:r w:rsidRPr="00542BFC">
        <w:rPr>
          <w:rFonts w:ascii="Arial" w:hAnsi="Arial" w:cs="Arial"/>
          <w:i/>
          <w:sz w:val="18"/>
          <w:szCs w:val="18"/>
        </w:rPr>
        <w:t xml:space="preserve">  </w:t>
      </w:r>
      <w:r w:rsidRPr="00542BFC">
        <w:rPr>
          <w:rFonts w:ascii="Arial" w:hAnsi="Arial" w:cs="Arial"/>
          <w:i/>
          <w:sz w:val="20"/>
          <w:szCs w:val="20"/>
        </w:rPr>
        <w:t>Załącznik nr 1</w:t>
      </w:r>
      <w:r w:rsidR="008B1B31">
        <w:rPr>
          <w:rFonts w:ascii="Arial" w:hAnsi="Arial" w:cs="Arial"/>
          <w:i/>
          <w:sz w:val="20"/>
          <w:szCs w:val="20"/>
        </w:rPr>
        <w:t>a</w:t>
      </w:r>
      <w:r w:rsidR="001777CF">
        <w:rPr>
          <w:rFonts w:ascii="Arial" w:hAnsi="Arial" w:cs="Arial"/>
          <w:i/>
          <w:sz w:val="20"/>
          <w:szCs w:val="20"/>
        </w:rPr>
        <w:t xml:space="preserve"> do ogłoszenia</w:t>
      </w:r>
    </w:p>
    <w:p w14:paraId="3388BB4B" w14:textId="77777777" w:rsidR="00542BFC" w:rsidRPr="00542BFC" w:rsidRDefault="00542BFC" w:rsidP="00542BFC">
      <w:pPr>
        <w:suppressAutoHyphens/>
        <w:spacing w:after="0" w:line="240" w:lineRule="auto"/>
        <w:ind w:left="5954"/>
        <w:rPr>
          <w:rFonts w:ascii="Arial" w:hAnsi="Arial" w:cs="Arial"/>
          <w:sz w:val="20"/>
          <w:szCs w:val="20"/>
          <w:lang w:eastAsia="ar-SA"/>
        </w:rPr>
      </w:pPr>
    </w:p>
    <w:p w14:paraId="1F85ECC3" w14:textId="77777777" w:rsidR="00542BFC" w:rsidRPr="00542BFC" w:rsidRDefault="00542BFC" w:rsidP="00542BFC">
      <w:pPr>
        <w:suppressAutoHyphens/>
        <w:spacing w:after="0" w:line="240" w:lineRule="auto"/>
        <w:ind w:left="5954"/>
        <w:rPr>
          <w:rFonts w:ascii="Arial" w:hAnsi="Arial" w:cs="Arial"/>
          <w:b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sz w:val="20"/>
          <w:szCs w:val="20"/>
          <w:lang w:eastAsia="ar-SA"/>
        </w:rPr>
        <w:t>Zamawiający:</w:t>
      </w:r>
    </w:p>
    <w:p w14:paraId="6FD8B760" w14:textId="77777777" w:rsidR="00542BFC" w:rsidRPr="00542BFC" w:rsidRDefault="00542BFC" w:rsidP="00542BFC">
      <w:pPr>
        <w:suppressAutoHyphens/>
        <w:spacing w:after="0" w:line="240" w:lineRule="auto"/>
        <w:ind w:left="5954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Politechnika Gdańska</w:t>
      </w:r>
    </w:p>
    <w:p w14:paraId="67FFC31A" w14:textId="77777777" w:rsidR="00542BFC" w:rsidRPr="00542BFC" w:rsidRDefault="00542BFC" w:rsidP="00542BFC">
      <w:pPr>
        <w:suppressAutoHyphens/>
        <w:spacing w:after="0" w:line="240" w:lineRule="auto"/>
        <w:ind w:left="5954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ul. Narutowicza 11/12</w:t>
      </w:r>
    </w:p>
    <w:p w14:paraId="59ECA592" w14:textId="77777777" w:rsidR="00542BFC" w:rsidRPr="00542BFC" w:rsidRDefault="00542BFC" w:rsidP="00542BFC">
      <w:pPr>
        <w:suppressAutoHyphens/>
        <w:spacing w:after="0" w:line="240" w:lineRule="auto"/>
        <w:ind w:left="5954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80-233 Gdańsk</w:t>
      </w:r>
    </w:p>
    <w:p w14:paraId="6698A5CF" w14:textId="77777777" w:rsidR="00542BFC" w:rsidRPr="00542BFC" w:rsidRDefault="00542BFC" w:rsidP="00542BFC">
      <w:pPr>
        <w:suppressAutoHyphens/>
        <w:spacing w:after="0" w:line="480" w:lineRule="auto"/>
        <w:rPr>
          <w:rFonts w:ascii="Arial" w:hAnsi="Arial" w:cs="Arial"/>
          <w:b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sz w:val="20"/>
          <w:szCs w:val="20"/>
          <w:lang w:eastAsia="ar-SA"/>
        </w:rPr>
        <w:t>Wykonawca:</w:t>
      </w:r>
    </w:p>
    <w:p w14:paraId="091DD2E4" w14:textId="77777777" w:rsidR="00542BFC" w:rsidRPr="00542BFC" w:rsidRDefault="00542BFC" w:rsidP="00542BFC">
      <w:pPr>
        <w:suppressAutoHyphens/>
        <w:spacing w:after="0" w:line="240" w:lineRule="auto"/>
        <w:ind w:right="5954"/>
        <w:rPr>
          <w:rFonts w:ascii="Arial" w:hAnsi="Arial" w:cs="Arial"/>
          <w:bCs/>
          <w:sz w:val="20"/>
          <w:szCs w:val="20"/>
          <w:lang w:eastAsia="ar-SA"/>
        </w:rPr>
      </w:pPr>
      <w:r w:rsidRPr="00542BFC">
        <w:rPr>
          <w:rFonts w:ascii="Arial" w:hAnsi="Arial" w:cs="Arial"/>
          <w:bCs/>
          <w:sz w:val="20"/>
          <w:szCs w:val="20"/>
          <w:lang w:eastAsia="ar-SA"/>
        </w:rPr>
        <w:t>....................................</w:t>
      </w:r>
    </w:p>
    <w:p w14:paraId="58301C64" w14:textId="77777777" w:rsidR="00542BFC" w:rsidRPr="00542BFC" w:rsidRDefault="00542BFC" w:rsidP="00542BFC">
      <w:pPr>
        <w:suppressAutoHyphens/>
        <w:spacing w:after="0" w:line="240" w:lineRule="auto"/>
        <w:ind w:right="5954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...................................</w:t>
      </w:r>
    </w:p>
    <w:p w14:paraId="48BDFE92" w14:textId="77777777" w:rsidR="00542BFC" w:rsidRPr="00542BFC" w:rsidRDefault="00542BFC" w:rsidP="00542BFC">
      <w:pPr>
        <w:suppressAutoHyphens/>
        <w:spacing w:after="0" w:line="240" w:lineRule="auto"/>
        <w:ind w:right="5954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...................................</w:t>
      </w:r>
    </w:p>
    <w:p w14:paraId="3BDC0380" w14:textId="77777777" w:rsidR="00542BFC" w:rsidRPr="00542BFC" w:rsidRDefault="00542BFC" w:rsidP="00542BFC">
      <w:pPr>
        <w:suppressAutoHyphens/>
        <w:spacing w:after="0" w:line="480" w:lineRule="auto"/>
        <w:rPr>
          <w:rFonts w:ascii="Arial" w:hAnsi="Arial" w:cs="Arial"/>
          <w:sz w:val="20"/>
          <w:szCs w:val="20"/>
          <w:u w:val="single"/>
          <w:lang w:eastAsia="ar-SA"/>
        </w:rPr>
      </w:pPr>
      <w:r w:rsidRPr="00542BFC">
        <w:rPr>
          <w:rFonts w:ascii="Arial" w:hAnsi="Arial" w:cs="Arial"/>
          <w:sz w:val="20"/>
          <w:szCs w:val="20"/>
          <w:u w:val="single"/>
          <w:lang w:eastAsia="ar-SA"/>
        </w:rPr>
        <w:t>reprezentowany przez:</w:t>
      </w:r>
    </w:p>
    <w:p w14:paraId="027F24E3" w14:textId="77777777" w:rsidR="00542BFC" w:rsidRPr="00542BFC" w:rsidRDefault="00542BFC" w:rsidP="00542BFC">
      <w:pPr>
        <w:suppressAutoHyphens/>
        <w:spacing w:after="0" w:line="240" w:lineRule="auto"/>
        <w:ind w:right="5954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………………….…………………</w:t>
      </w:r>
    </w:p>
    <w:p w14:paraId="62B6D4B5" w14:textId="77777777" w:rsidR="00542BFC" w:rsidRPr="00542BFC" w:rsidRDefault="00542BFC" w:rsidP="00542BFC">
      <w:pPr>
        <w:tabs>
          <w:tab w:val="left" w:pos="3544"/>
        </w:tabs>
        <w:suppressAutoHyphens/>
        <w:spacing w:after="0" w:line="240" w:lineRule="auto"/>
        <w:ind w:right="5953"/>
        <w:rPr>
          <w:rFonts w:ascii="Arial" w:hAnsi="Arial" w:cs="Arial"/>
          <w:i/>
          <w:sz w:val="16"/>
          <w:szCs w:val="16"/>
          <w:lang w:eastAsia="ar-SA"/>
        </w:rPr>
      </w:pPr>
      <w:r w:rsidRPr="00542BFC">
        <w:rPr>
          <w:rFonts w:ascii="Arial" w:hAnsi="Arial" w:cs="Arial"/>
          <w:i/>
          <w:sz w:val="16"/>
          <w:szCs w:val="16"/>
          <w:lang w:eastAsia="ar-SA"/>
        </w:rPr>
        <w:t>(imię, nazwisko, stanowisko/podstawa do  reprezentacji)</w:t>
      </w:r>
    </w:p>
    <w:p w14:paraId="1B0AFF19" w14:textId="77777777" w:rsidR="00542BFC" w:rsidRPr="00542BFC" w:rsidRDefault="00542BFC" w:rsidP="0089123E">
      <w:pPr>
        <w:suppressAutoHyphens/>
        <w:spacing w:before="700" w:after="120" w:line="360" w:lineRule="auto"/>
        <w:jc w:val="center"/>
        <w:rPr>
          <w:rFonts w:ascii="Arial" w:hAnsi="Arial" w:cs="Arial"/>
          <w:b/>
          <w:sz w:val="20"/>
          <w:szCs w:val="20"/>
          <w:u w:val="single"/>
          <w:lang w:eastAsia="ar-SA"/>
        </w:rPr>
      </w:pPr>
      <w:r w:rsidRPr="00542BFC">
        <w:rPr>
          <w:rFonts w:ascii="Arial" w:hAnsi="Arial" w:cs="Arial"/>
          <w:b/>
          <w:sz w:val="20"/>
          <w:szCs w:val="20"/>
          <w:u w:val="single"/>
          <w:lang w:eastAsia="ar-SA"/>
        </w:rPr>
        <w:t>Oświadczenie wykonawcy</w:t>
      </w:r>
    </w:p>
    <w:p w14:paraId="0FE9164F" w14:textId="77777777" w:rsidR="00542BFC" w:rsidRPr="00542BFC" w:rsidRDefault="00542BFC" w:rsidP="00542BFC">
      <w:pPr>
        <w:suppressAutoHyphens/>
        <w:spacing w:after="120"/>
        <w:jc w:val="center"/>
        <w:rPr>
          <w:rFonts w:ascii="Arial" w:hAnsi="Arial" w:cs="Arial"/>
          <w:b/>
          <w:caps/>
          <w:sz w:val="20"/>
          <w:szCs w:val="20"/>
          <w:u w:val="single"/>
          <w:lang w:eastAsia="ar-SA"/>
        </w:rPr>
      </w:pPr>
      <w:r w:rsidRPr="00542BFC">
        <w:rPr>
          <w:rFonts w:ascii="Arial" w:hAnsi="Arial" w:cs="Arial"/>
          <w:b/>
          <w:sz w:val="20"/>
          <w:szCs w:val="20"/>
          <w:u w:val="single"/>
          <w:lang w:eastAsia="ar-SA"/>
        </w:rPr>
        <w:t xml:space="preserve">UWZGLĘDNIAJĄCE PRZESŁANKI WYKLUCZENIA Z ART. 7 UST. 1 USTAWY </w:t>
      </w:r>
      <w:r w:rsidRPr="00542BFC">
        <w:rPr>
          <w:rFonts w:ascii="Arial" w:hAnsi="Arial" w:cs="Arial"/>
          <w:b/>
          <w:caps/>
          <w:sz w:val="20"/>
          <w:szCs w:val="20"/>
          <w:u w:val="single"/>
          <w:lang w:eastAsia="ar-SA"/>
        </w:rPr>
        <w:t>o szczególnych rozwiązaniach w zakresie przeciwdziałania wspieraniu agresji na Ukrainę oraz służących ochronie bezpieczeństwa narodowego</w:t>
      </w:r>
    </w:p>
    <w:p w14:paraId="7C099F53" w14:textId="67EA6CDA" w:rsidR="00542BFC" w:rsidRPr="00542BFC" w:rsidRDefault="00542BFC" w:rsidP="00542BFC">
      <w:pPr>
        <w:rPr>
          <w:rFonts w:ascii="Arial" w:hAnsi="Arial" w:cs="Arial"/>
          <w:b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 xml:space="preserve">Na potrzeby postępowania o udzielenie zamówienia publicznego </w:t>
      </w:r>
      <w:bookmarkStart w:id="2" w:name="_Hlk191545889"/>
      <w:r w:rsidRPr="00542BFC">
        <w:rPr>
          <w:rFonts w:ascii="Arial" w:hAnsi="Arial" w:cs="Arial"/>
          <w:sz w:val="20"/>
          <w:szCs w:val="20"/>
          <w:lang w:eastAsia="ar-SA"/>
        </w:rPr>
        <w:t xml:space="preserve">na </w:t>
      </w:r>
      <w:bookmarkEnd w:id="2"/>
      <w:r w:rsidR="00E451F0" w:rsidRPr="00E451F0">
        <w:rPr>
          <w:rFonts w:ascii="Arial" w:hAnsi="Arial" w:cs="Arial"/>
          <w:b/>
          <w:sz w:val="20"/>
          <w:szCs w:val="20"/>
          <w:lang w:eastAsia="ar-SA"/>
        </w:rPr>
        <w:t xml:space="preserve">dostawę </w:t>
      </w:r>
      <w:r w:rsidR="00E451F0" w:rsidRPr="00E451F0">
        <w:rPr>
          <w:rFonts w:ascii="Arial" w:hAnsi="Arial" w:cs="Arial"/>
          <w:b/>
          <w:bCs/>
          <w:sz w:val="20"/>
          <w:szCs w:val="20"/>
          <w:lang w:eastAsia="ar-SA"/>
        </w:rPr>
        <w:t>artykułów promocyjnych dla Centrum Współpracy Międzynarodowej</w:t>
      </w:r>
      <w:r w:rsidRPr="00542BFC">
        <w:rPr>
          <w:rFonts w:ascii="Arial" w:hAnsi="Arial" w:cs="Arial"/>
          <w:b/>
          <w:color w:val="000000"/>
          <w:sz w:val="20"/>
          <w:szCs w:val="20"/>
          <w:lang w:eastAsia="ar-SA"/>
        </w:rPr>
        <w:t xml:space="preserve">,  </w:t>
      </w:r>
      <w:r w:rsidRPr="00542BFC">
        <w:rPr>
          <w:rFonts w:ascii="Arial" w:hAnsi="Arial" w:cs="Arial"/>
          <w:sz w:val="20"/>
          <w:szCs w:val="20"/>
          <w:lang w:eastAsia="ar-SA"/>
        </w:rPr>
        <w:t>oświadczam co następuje:</w:t>
      </w:r>
    </w:p>
    <w:p w14:paraId="18323010" w14:textId="77777777" w:rsidR="00542BFC" w:rsidRPr="00542BFC" w:rsidRDefault="00542BFC" w:rsidP="00542BFC">
      <w:pPr>
        <w:spacing w:after="0"/>
        <w:rPr>
          <w:rFonts w:ascii="Arial" w:eastAsia="Calibri" w:hAnsi="Arial" w:cs="Arial"/>
          <w:sz w:val="20"/>
          <w:szCs w:val="20"/>
          <w:lang w:eastAsia="en-US"/>
        </w:rPr>
      </w:pPr>
      <w:r w:rsidRPr="00542BFC">
        <w:rPr>
          <w:rFonts w:ascii="Arial" w:eastAsia="Calibri" w:hAnsi="Arial" w:cs="Arial"/>
          <w:sz w:val="20"/>
          <w:szCs w:val="20"/>
          <w:lang w:eastAsia="en-US"/>
        </w:rPr>
        <w:t xml:space="preserve">Oświadczam, że nie zachodzą w stosunku do mnie przesłanki wykluczenia z postępowania na podstawie art.  </w:t>
      </w:r>
      <w:r w:rsidRPr="00542BFC">
        <w:rPr>
          <w:rFonts w:ascii="Arial" w:hAnsi="Arial" w:cs="Arial"/>
          <w:sz w:val="20"/>
          <w:szCs w:val="20"/>
        </w:rPr>
        <w:t xml:space="preserve">7 ust. 1 ustawy </w:t>
      </w:r>
      <w:r w:rsidRPr="00542BFC">
        <w:rPr>
          <w:rFonts w:ascii="Arial" w:eastAsia="Calibri" w:hAnsi="Arial" w:cs="Arial"/>
          <w:sz w:val="20"/>
          <w:szCs w:val="20"/>
          <w:lang w:eastAsia="en-US"/>
        </w:rPr>
        <w:t>z dnia 13 kwietnia 2022 r.</w:t>
      </w:r>
      <w:r w:rsidRPr="00542BFC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 </w:t>
      </w:r>
      <w:r w:rsidRPr="00542BFC">
        <w:rPr>
          <w:rFonts w:ascii="Arial" w:eastAsia="Calibri" w:hAnsi="Arial" w:cs="Arial"/>
          <w:i/>
          <w:iCs/>
          <w:color w:val="222222"/>
          <w:sz w:val="20"/>
          <w:szCs w:val="20"/>
          <w:lang w:eastAsia="en-US"/>
        </w:rPr>
        <w:t xml:space="preserve">o szczególnych rozwiązaniach w zakresie przeciwdziałania wspieraniu agresji na Ukrainę oraz służących ochronie bezpieczeństwa narodowego </w:t>
      </w:r>
      <w:r w:rsidRPr="00542BFC">
        <w:rPr>
          <w:rFonts w:ascii="Arial" w:eastAsia="Calibri" w:hAnsi="Arial" w:cs="Arial"/>
          <w:iCs/>
          <w:color w:val="222222"/>
          <w:sz w:val="20"/>
          <w:szCs w:val="20"/>
          <w:lang w:eastAsia="en-US"/>
        </w:rPr>
        <w:t>(Dz. U. poz. 835)</w:t>
      </w:r>
      <w:r w:rsidRPr="00542BFC">
        <w:rPr>
          <w:rFonts w:ascii="Arial" w:eastAsia="Calibri" w:hAnsi="Arial" w:cs="Arial"/>
          <w:i/>
          <w:iCs/>
          <w:color w:val="222222"/>
          <w:sz w:val="20"/>
          <w:szCs w:val="20"/>
          <w:vertAlign w:val="superscript"/>
          <w:lang w:eastAsia="en-US"/>
        </w:rPr>
        <w:footnoteReference w:id="1"/>
      </w:r>
      <w:r w:rsidRPr="00542BFC">
        <w:rPr>
          <w:rFonts w:ascii="Arial" w:eastAsia="Calibri" w:hAnsi="Arial" w:cs="Arial"/>
          <w:i/>
          <w:iCs/>
          <w:color w:val="222222"/>
          <w:sz w:val="20"/>
          <w:szCs w:val="20"/>
          <w:lang w:eastAsia="en-US"/>
        </w:rPr>
        <w:t>.</w:t>
      </w:r>
      <w:r w:rsidRPr="00542BFC">
        <w:rPr>
          <w:rFonts w:ascii="Arial" w:eastAsia="Calibri" w:hAnsi="Arial" w:cs="Arial"/>
          <w:color w:val="222222"/>
          <w:sz w:val="20"/>
          <w:szCs w:val="20"/>
          <w:lang w:eastAsia="en-US"/>
        </w:rPr>
        <w:t xml:space="preserve"> </w:t>
      </w:r>
    </w:p>
    <w:p w14:paraId="586A817F" w14:textId="77777777" w:rsidR="00542BFC" w:rsidRPr="00542BFC" w:rsidRDefault="00542BFC" w:rsidP="00542BFC">
      <w:pPr>
        <w:shd w:val="clear" w:color="auto" w:fill="BFBFBF"/>
        <w:suppressAutoHyphens/>
        <w:spacing w:before="120" w:after="120" w:line="360" w:lineRule="auto"/>
        <w:rPr>
          <w:rFonts w:ascii="Arial" w:hAnsi="Arial" w:cs="Arial"/>
          <w:b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sz w:val="20"/>
          <w:szCs w:val="20"/>
          <w:lang w:eastAsia="ar-SA"/>
        </w:rPr>
        <w:t>OŚWIADCZENIE DOTYCZĄCE PODANYCH INFORMACJI:</w:t>
      </w:r>
    </w:p>
    <w:p w14:paraId="08F6BB02" w14:textId="77777777" w:rsidR="00542BFC" w:rsidRPr="00542BFC" w:rsidRDefault="00542BFC" w:rsidP="00542BFC">
      <w:pPr>
        <w:suppressAutoHyphens/>
        <w:spacing w:after="120" w:line="360" w:lineRule="auto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lastRenderedPageBreak/>
        <w:t xml:space="preserve">Oświadczam, że wszystkie informacje podane w powyższych oświadczeniach są aktualne </w:t>
      </w:r>
      <w:r w:rsidRPr="00542BFC">
        <w:rPr>
          <w:rFonts w:ascii="Arial" w:hAnsi="Arial" w:cs="Arial"/>
          <w:sz w:val="20"/>
          <w:szCs w:val="20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7C70F558" w14:textId="77777777" w:rsidR="00542BFC" w:rsidRPr="00542BFC" w:rsidRDefault="00542BFC" w:rsidP="00542BFC">
      <w:pPr>
        <w:suppressAutoHyphens/>
        <w:spacing w:after="120" w:line="360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p w14:paraId="148124F6" w14:textId="77777777" w:rsidR="00542BFC" w:rsidRPr="00542BFC" w:rsidRDefault="00542BFC" w:rsidP="00542BFC">
      <w:pPr>
        <w:suppressAutoHyphens/>
        <w:spacing w:before="120" w:after="0" w:line="240" w:lineRule="auto"/>
        <w:ind w:left="4111"/>
        <w:jc w:val="both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542BFC">
        <w:rPr>
          <w:rFonts w:ascii="Arial" w:hAnsi="Arial" w:cs="Arial"/>
          <w:i/>
          <w:sz w:val="24"/>
          <w:szCs w:val="24"/>
          <w:lang w:eastAsia="ar-SA"/>
        </w:rPr>
        <w:t>_________________________________</w:t>
      </w:r>
    </w:p>
    <w:p w14:paraId="3973ABBD" w14:textId="77777777" w:rsidR="00542BFC" w:rsidRPr="00542BFC" w:rsidRDefault="00542BFC" w:rsidP="00542BFC">
      <w:pPr>
        <w:spacing w:after="0"/>
        <w:ind w:left="3686"/>
        <w:rPr>
          <w:rFonts w:ascii="Arial" w:hAnsi="Arial" w:cs="Arial"/>
          <w:sz w:val="20"/>
          <w:szCs w:val="20"/>
        </w:rPr>
      </w:pPr>
      <w:r w:rsidRPr="00542BFC">
        <w:rPr>
          <w:rFonts w:ascii="Arial" w:hAnsi="Arial" w:cs="Arial"/>
          <w:sz w:val="16"/>
          <w:szCs w:val="16"/>
        </w:rPr>
        <w:t xml:space="preserve">         (</w:t>
      </w:r>
      <w:r w:rsidRPr="00542BFC">
        <w:rPr>
          <w:rFonts w:ascii="Arial" w:hAnsi="Arial" w:cs="Arial"/>
          <w:i/>
          <w:sz w:val="16"/>
          <w:szCs w:val="16"/>
        </w:rPr>
        <w:t>podpis i pieczątka osoby upoważnionej do podpisania oferty lub kwalifikowany podpis elektroniczny lub podpis zaufany lub podpis osobisty)</w:t>
      </w:r>
    </w:p>
    <w:p w14:paraId="23ADB0DA" w14:textId="4D54B304" w:rsidR="00883814" w:rsidRPr="00180A89" w:rsidRDefault="00883814" w:rsidP="009F309A">
      <w:pPr>
        <w:pStyle w:val="Nagwek6"/>
        <w:ind w:right="283"/>
        <w:rPr>
          <w:rFonts w:ascii="Arial" w:eastAsia="MS Mincho" w:hAnsi="Arial" w:cs="Arial"/>
          <w:i/>
          <w:sz w:val="20"/>
          <w:szCs w:val="20"/>
          <w:lang w:eastAsia="en-US"/>
        </w:rPr>
      </w:pPr>
      <w:bookmarkStart w:id="3" w:name="_GoBack"/>
      <w:bookmarkEnd w:id="3"/>
    </w:p>
    <w:sectPr w:rsidR="00883814" w:rsidRPr="00180A89" w:rsidSect="002B0CA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985" w:right="1133" w:bottom="212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52A89" w14:textId="77777777" w:rsidR="00273B2B" w:rsidRDefault="00273B2B" w:rsidP="00956FA9">
      <w:pPr>
        <w:spacing w:after="0" w:line="240" w:lineRule="auto"/>
      </w:pPr>
      <w:r>
        <w:separator/>
      </w:r>
    </w:p>
  </w:endnote>
  <w:endnote w:type="continuationSeparator" w:id="0">
    <w:p w14:paraId="2322CCE5" w14:textId="77777777" w:rsidR="00273B2B" w:rsidRDefault="00273B2B" w:rsidP="00956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  <w:embedRegular r:id="rId1" w:subsetted="1" w:fontKey="{B2A61D2C-B1DF-4546-82F1-E34A81A74AF3}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charset w:val="00"/>
    <w:family w:val="roman"/>
    <w:pitch w:val="default"/>
  </w:font>
  <w:font w:name="FreeSans">
    <w:altName w:val="Times New Roman"/>
    <w:charset w:val="00"/>
    <w:family w:val="roman"/>
    <w:pitch w:val="default"/>
  </w:font>
  <w:font w:name="font341">
    <w:altName w:val="Times New Roman"/>
    <w:charset w:val="01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C13B3" w14:textId="77777777" w:rsidR="00EC79DB" w:rsidRPr="00BA16AB" w:rsidRDefault="00EC79DB" w:rsidP="00BA16AB">
    <w:pPr>
      <w:tabs>
        <w:tab w:val="center" w:pos="4680"/>
        <w:tab w:val="right" w:pos="9360"/>
      </w:tabs>
      <w:spacing w:after="0" w:line="240" w:lineRule="auto"/>
      <w:jc w:val="center"/>
      <w:rPr>
        <w:rFonts w:ascii="Cambria" w:eastAsia="MS Mincho" w:hAnsi="Cambria"/>
        <w:sz w:val="18"/>
        <w:szCs w:val="18"/>
        <w:lang w:eastAsia="en-US"/>
      </w:rPr>
    </w:pPr>
    <w:r w:rsidRPr="00BA16AB">
      <w:rPr>
        <w:rFonts w:ascii="Times New Roman" w:eastAsia="MS Mincho" w:hAnsi="Times New Roman"/>
        <w:sz w:val="18"/>
        <w:szCs w:val="18"/>
        <w:lang w:eastAsia="en-US"/>
      </w:rPr>
      <w:t xml:space="preserve">Projekt „Umiędzynarodowienie Politechniki Gdańskiej: rozwój WELCOME SERVICES / </w:t>
    </w:r>
    <w:r w:rsidRPr="00BA16AB">
      <w:rPr>
        <w:rFonts w:ascii="Times New Roman" w:eastAsia="MS Mincho" w:hAnsi="Times New Roman"/>
        <w:sz w:val="18"/>
        <w:szCs w:val="18"/>
        <w:lang w:eastAsia="en-US"/>
      </w:rPr>
      <w:br/>
      <w:t xml:space="preserve">promocja WELCOME CULTURE” nr BNP/WTP/2023/1/00169/U/00001 </w:t>
    </w:r>
    <w:r w:rsidRPr="00BA16AB">
      <w:rPr>
        <w:rFonts w:ascii="Times New Roman" w:eastAsia="MS Mincho" w:hAnsi="Times New Roman"/>
        <w:sz w:val="18"/>
        <w:szCs w:val="18"/>
        <w:lang w:eastAsia="en-US"/>
      </w:rPr>
      <w:br/>
      <w:t xml:space="preserve">jest finansowany ze środków Narodowej Agencji Wymiany Akademickiej w ramach programu </w:t>
    </w:r>
    <w:proofErr w:type="spellStart"/>
    <w:r w:rsidRPr="00BA16AB">
      <w:rPr>
        <w:rFonts w:ascii="Times New Roman" w:eastAsia="MS Mincho" w:hAnsi="Times New Roman"/>
        <w:sz w:val="18"/>
        <w:szCs w:val="18"/>
        <w:lang w:eastAsia="en-US"/>
      </w:rPr>
      <w:t>Welcome</w:t>
    </w:r>
    <w:proofErr w:type="spellEnd"/>
    <w:r w:rsidRPr="00BA16AB">
      <w:rPr>
        <w:rFonts w:ascii="Times New Roman" w:eastAsia="MS Mincho" w:hAnsi="Times New Roman"/>
        <w:sz w:val="18"/>
        <w:szCs w:val="18"/>
        <w:lang w:eastAsia="en-US"/>
      </w:rPr>
      <w:t xml:space="preserve"> to Poland</w:t>
    </w:r>
  </w:p>
  <w:p w14:paraId="3ADC7C57" w14:textId="77777777" w:rsidR="00EC79DB" w:rsidRPr="00BA16AB" w:rsidRDefault="00EC79DB" w:rsidP="00BA16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DD0E7" w14:textId="77777777" w:rsidR="00EC79DB" w:rsidRPr="00BA16AB" w:rsidRDefault="00EC79DB" w:rsidP="00BA16AB">
    <w:pPr>
      <w:tabs>
        <w:tab w:val="center" w:pos="4680"/>
        <w:tab w:val="right" w:pos="9360"/>
      </w:tabs>
      <w:spacing w:after="0" w:line="240" w:lineRule="auto"/>
      <w:jc w:val="center"/>
      <w:rPr>
        <w:rFonts w:ascii="Cambria" w:eastAsia="MS Mincho" w:hAnsi="Cambria"/>
        <w:sz w:val="18"/>
        <w:szCs w:val="18"/>
        <w:lang w:eastAsia="en-US"/>
      </w:rPr>
    </w:pPr>
    <w:r w:rsidRPr="00BA16AB">
      <w:rPr>
        <w:rFonts w:ascii="Times New Roman" w:eastAsia="MS Mincho" w:hAnsi="Times New Roman"/>
        <w:sz w:val="18"/>
        <w:szCs w:val="18"/>
        <w:lang w:eastAsia="en-US"/>
      </w:rPr>
      <w:t xml:space="preserve">Projekt „Umiędzynarodowienie Politechniki Gdańskiej: rozwój WELCOME SERVICES / </w:t>
    </w:r>
    <w:r w:rsidRPr="00BA16AB">
      <w:rPr>
        <w:rFonts w:ascii="Times New Roman" w:eastAsia="MS Mincho" w:hAnsi="Times New Roman"/>
        <w:sz w:val="18"/>
        <w:szCs w:val="18"/>
        <w:lang w:eastAsia="en-US"/>
      </w:rPr>
      <w:br/>
      <w:t xml:space="preserve">promocja WELCOME CULTURE” nr BNP/WTP/2023/1/00169/U/00001 </w:t>
    </w:r>
    <w:r w:rsidRPr="00BA16AB">
      <w:rPr>
        <w:rFonts w:ascii="Times New Roman" w:eastAsia="MS Mincho" w:hAnsi="Times New Roman"/>
        <w:sz w:val="18"/>
        <w:szCs w:val="18"/>
        <w:lang w:eastAsia="en-US"/>
      </w:rPr>
      <w:br/>
      <w:t xml:space="preserve">jest finansowany ze środków Narodowej Agencji Wymiany Akademickiej w ramach programu </w:t>
    </w:r>
    <w:proofErr w:type="spellStart"/>
    <w:r w:rsidRPr="00BA16AB">
      <w:rPr>
        <w:rFonts w:ascii="Times New Roman" w:eastAsia="MS Mincho" w:hAnsi="Times New Roman"/>
        <w:sz w:val="18"/>
        <w:szCs w:val="18"/>
        <w:lang w:eastAsia="en-US"/>
      </w:rPr>
      <w:t>Welcome</w:t>
    </w:r>
    <w:proofErr w:type="spellEnd"/>
    <w:r w:rsidRPr="00BA16AB">
      <w:rPr>
        <w:rFonts w:ascii="Times New Roman" w:eastAsia="MS Mincho" w:hAnsi="Times New Roman"/>
        <w:sz w:val="18"/>
        <w:szCs w:val="18"/>
        <w:lang w:eastAsia="en-US"/>
      </w:rPr>
      <w:t xml:space="preserve"> to Poland</w:t>
    </w:r>
  </w:p>
  <w:p w14:paraId="6664286C" w14:textId="77777777" w:rsidR="00EC79DB" w:rsidRPr="00BA16AB" w:rsidRDefault="00EC79DB" w:rsidP="00BA16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76807" w14:textId="77777777" w:rsidR="00273B2B" w:rsidRDefault="00273B2B" w:rsidP="00956FA9">
      <w:pPr>
        <w:spacing w:after="0" w:line="240" w:lineRule="auto"/>
      </w:pPr>
      <w:r>
        <w:separator/>
      </w:r>
    </w:p>
  </w:footnote>
  <w:footnote w:type="continuationSeparator" w:id="0">
    <w:p w14:paraId="7EDCFB9C" w14:textId="77777777" w:rsidR="00273B2B" w:rsidRDefault="00273B2B" w:rsidP="00956FA9">
      <w:pPr>
        <w:spacing w:after="0" w:line="240" w:lineRule="auto"/>
      </w:pPr>
      <w:r>
        <w:continuationSeparator/>
      </w:r>
    </w:p>
  </w:footnote>
  <w:footnote w:id="1">
    <w:p w14:paraId="58E78E3D" w14:textId="77777777" w:rsidR="00EC79DB" w:rsidRPr="004123FE" w:rsidRDefault="00EC79DB" w:rsidP="00542BFC">
      <w:pPr>
        <w:rPr>
          <w:rFonts w:ascii="Arial" w:hAnsi="Arial" w:cs="Arial"/>
          <w:color w:val="222222"/>
          <w:sz w:val="16"/>
          <w:szCs w:val="16"/>
        </w:rPr>
      </w:pPr>
      <w:r w:rsidRPr="004123F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123FE">
        <w:rPr>
          <w:rFonts w:ascii="Arial" w:hAnsi="Arial" w:cs="Arial"/>
          <w:sz w:val="16"/>
          <w:szCs w:val="16"/>
        </w:rPr>
        <w:t xml:space="preserve"> </w:t>
      </w:r>
      <w:r w:rsidRPr="004123FE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4123FE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4123FE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46488D55" w14:textId="77777777" w:rsidR="00EC79DB" w:rsidRPr="004123FE" w:rsidRDefault="00EC79DB" w:rsidP="00542BFC">
      <w:pPr>
        <w:rPr>
          <w:rFonts w:ascii="Arial" w:hAnsi="Arial" w:cs="Arial"/>
          <w:color w:val="222222"/>
          <w:sz w:val="16"/>
          <w:szCs w:val="16"/>
        </w:rPr>
      </w:pPr>
      <w:r w:rsidRPr="004123FE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862C12E" w14:textId="77777777" w:rsidR="00EC79DB" w:rsidRPr="004123FE" w:rsidRDefault="00EC79DB" w:rsidP="00542BFC">
      <w:pPr>
        <w:rPr>
          <w:rFonts w:ascii="Arial" w:hAnsi="Arial" w:cs="Arial"/>
          <w:color w:val="222222"/>
          <w:sz w:val="16"/>
          <w:szCs w:val="16"/>
        </w:rPr>
      </w:pPr>
      <w:r w:rsidRPr="004123FE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F99F09B" w14:textId="77777777" w:rsidR="00EC79DB" w:rsidRPr="004123FE" w:rsidRDefault="00EC79DB" w:rsidP="00542BFC">
      <w:pPr>
        <w:rPr>
          <w:rFonts w:ascii="Arial" w:hAnsi="Arial" w:cs="Arial"/>
          <w:color w:val="222222"/>
          <w:sz w:val="16"/>
          <w:szCs w:val="16"/>
        </w:rPr>
      </w:pPr>
      <w:r w:rsidRPr="004123FE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B0096" w14:textId="77777777" w:rsidR="00EC79DB" w:rsidRPr="00BA16AB" w:rsidRDefault="00EC79DB" w:rsidP="00BA16AB">
    <w:pPr>
      <w:pStyle w:val="Nagwek"/>
    </w:pPr>
    <w:r w:rsidRPr="00BA16AB">
      <w:rPr>
        <w:noProof/>
      </w:rPr>
      <w:drawing>
        <wp:inline distT="0" distB="0" distL="0" distR="0" wp14:anchorId="170F8ACC" wp14:editId="4A4C7EF6">
          <wp:extent cx="2118360" cy="678180"/>
          <wp:effectExtent l="0" t="0" r="0" b="0"/>
          <wp:docPr id="3" name="Obraz 16" descr="C:\Users\Alicja\Downloads\logo poziom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 descr="C:\Users\Alicja\Downloads\logo poziom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836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A16AB">
      <w:t xml:space="preserve">                      </w:t>
    </w:r>
    <w:r w:rsidRPr="00BA16AB">
      <w:rPr>
        <w:noProof/>
      </w:rPr>
      <w:drawing>
        <wp:inline distT="0" distB="0" distL="0" distR="0" wp14:anchorId="73AF8ED0" wp14:editId="3106AD89">
          <wp:extent cx="2735580" cy="762000"/>
          <wp:effectExtent l="0" t="0" r="0" b="0"/>
          <wp:docPr id="4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558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A16AB">
      <w:t xml:space="preserve">     </w:t>
    </w:r>
  </w:p>
  <w:p w14:paraId="2BA2614C" w14:textId="77777777" w:rsidR="00EC79DB" w:rsidRDefault="00EC79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3AA83" w14:textId="77777777" w:rsidR="00EC79DB" w:rsidRPr="00BA16AB" w:rsidRDefault="00EC79DB" w:rsidP="00BA16AB">
    <w:pPr>
      <w:spacing w:before="100" w:beforeAutospacing="1" w:after="100" w:afterAutospacing="1" w:line="240" w:lineRule="auto"/>
      <w:rPr>
        <w:rFonts w:ascii="Times New Roman" w:hAnsi="Times New Roman"/>
        <w:sz w:val="24"/>
        <w:szCs w:val="24"/>
      </w:rPr>
    </w:pPr>
    <w:r w:rsidRPr="00BA16AB">
      <w:rPr>
        <w:rFonts w:ascii="Times New Roman" w:hAnsi="Times New Roman"/>
        <w:noProof/>
        <w:sz w:val="24"/>
        <w:szCs w:val="24"/>
      </w:rPr>
      <w:drawing>
        <wp:inline distT="0" distB="0" distL="0" distR="0" wp14:anchorId="683C30DE" wp14:editId="682B9527">
          <wp:extent cx="2118360" cy="678180"/>
          <wp:effectExtent l="0" t="0" r="0" b="0"/>
          <wp:docPr id="1" name="Obraz 16" descr="C:\Users\Alicja\Downloads\logo poziom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 descr="C:\Users\Alicja\Downloads\logo poziom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836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A16AB">
      <w:rPr>
        <w:rFonts w:ascii="Times New Roman" w:hAnsi="Times New Roman"/>
        <w:sz w:val="24"/>
        <w:szCs w:val="24"/>
      </w:rPr>
      <w:t xml:space="preserve"> </w:t>
    </w:r>
    <w:r w:rsidRPr="00BA16AB">
      <w:rPr>
        <w:rFonts w:ascii="Times New Roman" w:hAnsi="Times New Roman"/>
        <w:noProof/>
        <w:sz w:val="24"/>
        <w:szCs w:val="24"/>
      </w:rPr>
      <w:t xml:space="preserve">                     </w:t>
    </w:r>
    <w:r w:rsidRPr="00BA16AB">
      <w:rPr>
        <w:rFonts w:ascii="Times New Roman" w:hAnsi="Times New Roman"/>
        <w:noProof/>
        <w:sz w:val="24"/>
        <w:szCs w:val="24"/>
      </w:rPr>
      <w:drawing>
        <wp:inline distT="0" distB="0" distL="0" distR="0" wp14:anchorId="6B05F792" wp14:editId="5EF78649">
          <wp:extent cx="2735580" cy="762000"/>
          <wp:effectExtent l="0" t="0" r="0" b="0"/>
          <wp:docPr id="2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558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A16AB">
      <w:rPr>
        <w:rFonts w:ascii="Times New Roman" w:hAnsi="Times New Roman"/>
        <w:sz w:val="24"/>
        <w:szCs w:val="24"/>
      </w:rPr>
      <w:t xml:space="preserve">     </w:t>
    </w:r>
  </w:p>
  <w:p w14:paraId="0C612F45" w14:textId="77777777" w:rsidR="00EC79DB" w:rsidRPr="00BA16AB" w:rsidRDefault="00EC79DB" w:rsidP="00BA16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27B4F"/>
    <w:multiLevelType w:val="hybridMultilevel"/>
    <w:tmpl w:val="D3002F96"/>
    <w:lvl w:ilvl="0" w:tplc="0409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5507FE2"/>
    <w:multiLevelType w:val="hybridMultilevel"/>
    <w:tmpl w:val="C17ADD52"/>
    <w:lvl w:ilvl="0" w:tplc="47B2D41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bCs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3349" w:hanging="360"/>
      </w:pPr>
    </w:lvl>
    <w:lvl w:ilvl="2" w:tplc="7AE8A9D8">
      <w:start w:val="1"/>
      <w:numFmt w:val="lowerLetter"/>
      <w:lvlText w:val="%3)"/>
      <w:lvlJc w:val="left"/>
      <w:pPr>
        <w:ind w:left="4249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" w15:restartNumberingAfterBreak="0">
    <w:nsid w:val="13E56661"/>
    <w:multiLevelType w:val="hybridMultilevel"/>
    <w:tmpl w:val="D2D26A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82016"/>
    <w:multiLevelType w:val="hybridMultilevel"/>
    <w:tmpl w:val="3886EB68"/>
    <w:lvl w:ilvl="0" w:tplc="3D7AE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A498F"/>
    <w:multiLevelType w:val="hybridMultilevel"/>
    <w:tmpl w:val="15CC7370"/>
    <w:lvl w:ilvl="0" w:tplc="7086311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2036D"/>
    <w:multiLevelType w:val="hybridMultilevel"/>
    <w:tmpl w:val="7CF2F522"/>
    <w:lvl w:ilvl="0" w:tplc="176292D8">
      <w:start w:val="1"/>
      <w:numFmt w:val="decimal"/>
      <w:lvlText w:val="%1."/>
      <w:lvlJc w:val="left"/>
      <w:pPr>
        <w:ind w:left="758" w:hanging="363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553" w:hanging="360"/>
      </w:pPr>
      <w:rPr>
        <w:rFonts w:hint="default"/>
        <w:spacing w:val="-1"/>
        <w:w w:val="99"/>
        <w:sz w:val="20"/>
        <w:szCs w:val="20"/>
      </w:rPr>
    </w:lvl>
    <w:lvl w:ilvl="2" w:tplc="C6D46D36">
      <w:start w:val="1"/>
      <w:numFmt w:val="bullet"/>
      <w:lvlText w:val="•"/>
      <w:lvlJc w:val="left"/>
      <w:pPr>
        <w:ind w:left="2476" w:hanging="360"/>
      </w:pPr>
      <w:rPr>
        <w:rFonts w:hint="default"/>
      </w:rPr>
    </w:lvl>
    <w:lvl w:ilvl="3" w:tplc="0C267EBE">
      <w:start w:val="1"/>
      <w:numFmt w:val="bullet"/>
      <w:lvlText w:val="•"/>
      <w:lvlJc w:val="left"/>
      <w:pPr>
        <w:ind w:left="3400" w:hanging="360"/>
      </w:pPr>
      <w:rPr>
        <w:rFonts w:hint="default"/>
      </w:rPr>
    </w:lvl>
    <w:lvl w:ilvl="4" w:tplc="D884FEB2">
      <w:start w:val="1"/>
      <w:numFmt w:val="bullet"/>
      <w:lvlText w:val="•"/>
      <w:lvlJc w:val="left"/>
      <w:pPr>
        <w:ind w:left="4324" w:hanging="360"/>
      </w:pPr>
      <w:rPr>
        <w:rFonts w:hint="default"/>
      </w:rPr>
    </w:lvl>
    <w:lvl w:ilvl="5" w:tplc="9634D4CA">
      <w:start w:val="1"/>
      <w:numFmt w:val="bullet"/>
      <w:lvlText w:val="•"/>
      <w:lvlJc w:val="left"/>
      <w:pPr>
        <w:ind w:left="5247" w:hanging="360"/>
      </w:pPr>
      <w:rPr>
        <w:rFonts w:hint="default"/>
      </w:rPr>
    </w:lvl>
    <w:lvl w:ilvl="6" w:tplc="EE000BB4">
      <w:start w:val="1"/>
      <w:numFmt w:val="bullet"/>
      <w:lvlText w:val="•"/>
      <w:lvlJc w:val="left"/>
      <w:pPr>
        <w:ind w:left="6171" w:hanging="360"/>
      </w:pPr>
      <w:rPr>
        <w:rFonts w:hint="default"/>
      </w:rPr>
    </w:lvl>
    <w:lvl w:ilvl="7" w:tplc="3A927C82">
      <w:start w:val="1"/>
      <w:numFmt w:val="bullet"/>
      <w:lvlText w:val="•"/>
      <w:lvlJc w:val="left"/>
      <w:pPr>
        <w:ind w:left="7095" w:hanging="360"/>
      </w:pPr>
      <w:rPr>
        <w:rFonts w:hint="default"/>
      </w:rPr>
    </w:lvl>
    <w:lvl w:ilvl="8" w:tplc="EB409496">
      <w:start w:val="1"/>
      <w:numFmt w:val="bullet"/>
      <w:lvlText w:val="•"/>
      <w:lvlJc w:val="left"/>
      <w:pPr>
        <w:ind w:left="8019" w:hanging="360"/>
      </w:pPr>
      <w:rPr>
        <w:rFonts w:hint="default"/>
      </w:rPr>
    </w:lvl>
  </w:abstractNum>
  <w:abstractNum w:abstractNumId="6" w15:restartNumberingAfterBreak="0">
    <w:nsid w:val="1F152CEC"/>
    <w:multiLevelType w:val="hybridMultilevel"/>
    <w:tmpl w:val="9B1E4D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5F1B23"/>
    <w:multiLevelType w:val="hybridMultilevel"/>
    <w:tmpl w:val="9954D4F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C7F4045"/>
    <w:multiLevelType w:val="hybridMultilevel"/>
    <w:tmpl w:val="33FA818C"/>
    <w:lvl w:ilvl="0" w:tplc="55506248">
      <w:start w:val="1"/>
      <w:numFmt w:val="decimal"/>
      <w:lvlText w:val="%1."/>
      <w:lvlJc w:val="left"/>
      <w:pPr>
        <w:ind w:left="5039" w:hanging="360"/>
      </w:pPr>
      <w:rPr>
        <w:lang w:val="pl-P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0E07C3"/>
    <w:multiLevelType w:val="hybridMultilevel"/>
    <w:tmpl w:val="B2921AE8"/>
    <w:lvl w:ilvl="0" w:tplc="232818A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79F058A"/>
    <w:multiLevelType w:val="hybridMultilevel"/>
    <w:tmpl w:val="309AF53E"/>
    <w:lvl w:ilvl="0" w:tplc="153AD8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D6045B0"/>
    <w:multiLevelType w:val="hybridMultilevel"/>
    <w:tmpl w:val="8CE6EB0A"/>
    <w:lvl w:ilvl="0" w:tplc="1A36E334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FFE02D5"/>
    <w:multiLevelType w:val="hybridMultilevel"/>
    <w:tmpl w:val="46AA496C"/>
    <w:lvl w:ilvl="0" w:tplc="2182F9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A12269"/>
    <w:multiLevelType w:val="hybridMultilevel"/>
    <w:tmpl w:val="43FC6B72"/>
    <w:lvl w:ilvl="0" w:tplc="67D26B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A466C0"/>
    <w:multiLevelType w:val="hybridMultilevel"/>
    <w:tmpl w:val="3AB46C18"/>
    <w:lvl w:ilvl="0" w:tplc="EE4696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5D1342"/>
    <w:multiLevelType w:val="multilevel"/>
    <w:tmpl w:val="F98899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59916A10"/>
    <w:multiLevelType w:val="hybridMultilevel"/>
    <w:tmpl w:val="DB20FFFA"/>
    <w:lvl w:ilvl="0" w:tplc="C6B47EBE">
      <w:start w:val="1"/>
      <w:numFmt w:val="lowerLetter"/>
      <w:lvlText w:val="%1)"/>
      <w:lvlJc w:val="lef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200C33"/>
    <w:multiLevelType w:val="hybridMultilevel"/>
    <w:tmpl w:val="56A2FFD0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A24CC0"/>
    <w:multiLevelType w:val="hybridMultilevel"/>
    <w:tmpl w:val="35A2EE4E"/>
    <w:lvl w:ilvl="0" w:tplc="7AE8A9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B4655"/>
    <w:multiLevelType w:val="multilevel"/>
    <w:tmpl w:val="C61E1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CB0678F"/>
    <w:multiLevelType w:val="hybridMultilevel"/>
    <w:tmpl w:val="388001C8"/>
    <w:lvl w:ilvl="0" w:tplc="9D2AE838">
      <w:start w:val="1"/>
      <w:numFmt w:val="lowerLetter"/>
      <w:lvlText w:val="%1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7AE8A9D8">
      <w:start w:val="1"/>
      <w:numFmt w:val="lowerLetter"/>
      <w:lvlText w:val="%3)"/>
      <w:lvlJc w:val="left"/>
      <w:pPr>
        <w:ind w:left="2444" w:hanging="180"/>
      </w:pPr>
      <w:rPr>
        <w:rFonts w:hint="default"/>
        <w:color w:val="auto"/>
      </w:r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28C4735"/>
    <w:multiLevelType w:val="hybridMultilevel"/>
    <w:tmpl w:val="5828488A"/>
    <w:lvl w:ilvl="0" w:tplc="24F64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934A5"/>
    <w:multiLevelType w:val="hybridMultilevel"/>
    <w:tmpl w:val="B7A486E0"/>
    <w:lvl w:ilvl="0" w:tplc="497437FA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 w15:restartNumberingAfterBreak="0">
    <w:nsid w:val="77F24AEB"/>
    <w:multiLevelType w:val="hybridMultilevel"/>
    <w:tmpl w:val="6518BF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4"/>
  </w:num>
  <w:num w:numId="3">
    <w:abstractNumId w:val="1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18"/>
  </w:num>
  <w:num w:numId="8">
    <w:abstractNumId w:val="12"/>
  </w:num>
  <w:num w:numId="9">
    <w:abstractNumId w:val="0"/>
  </w:num>
  <w:num w:numId="10">
    <w:abstractNumId w:val="15"/>
  </w:num>
  <w:num w:numId="11">
    <w:abstractNumId w:val="6"/>
  </w:num>
  <w:num w:numId="12">
    <w:abstractNumId w:val="7"/>
  </w:num>
  <w:num w:numId="13">
    <w:abstractNumId w:val="11"/>
  </w:num>
  <w:num w:numId="14">
    <w:abstractNumId w:val="19"/>
  </w:num>
  <w:num w:numId="15">
    <w:abstractNumId w:val="22"/>
  </w:num>
  <w:num w:numId="16">
    <w:abstractNumId w:val="2"/>
  </w:num>
  <w:num w:numId="17">
    <w:abstractNumId w:val="8"/>
  </w:num>
  <w:num w:numId="18">
    <w:abstractNumId w:val="23"/>
  </w:num>
  <w:num w:numId="19">
    <w:abstractNumId w:val="3"/>
  </w:num>
  <w:num w:numId="20">
    <w:abstractNumId w:val="4"/>
  </w:num>
  <w:num w:numId="21">
    <w:abstractNumId w:val="5"/>
  </w:num>
  <w:num w:numId="22">
    <w:abstractNumId w:val="13"/>
  </w:num>
  <w:num w:numId="23">
    <w:abstractNumId w:val="9"/>
  </w:num>
  <w:num w:numId="24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D26"/>
    <w:rsid w:val="0002593B"/>
    <w:rsid w:val="000267F7"/>
    <w:rsid w:val="00026906"/>
    <w:rsid w:val="0004123F"/>
    <w:rsid w:val="00042744"/>
    <w:rsid w:val="0004383D"/>
    <w:rsid w:val="00050CF2"/>
    <w:rsid w:val="00063286"/>
    <w:rsid w:val="00067241"/>
    <w:rsid w:val="00084386"/>
    <w:rsid w:val="000A7940"/>
    <w:rsid w:val="000B762A"/>
    <w:rsid w:val="000C115E"/>
    <w:rsid w:val="000C4BA5"/>
    <w:rsid w:val="000C57D1"/>
    <w:rsid w:val="000C7C09"/>
    <w:rsid w:val="000D320F"/>
    <w:rsid w:val="000D3F7E"/>
    <w:rsid w:val="000D574D"/>
    <w:rsid w:val="000D6680"/>
    <w:rsid w:val="000E32ED"/>
    <w:rsid w:val="000E3FD2"/>
    <w:rsid w:val="000E47E7"/>
    <w:rsid w:val="000E7622"/>
    <w:rsid w:val="000E7E82"/>
    <w:rsid w:val="000F0BCA"/>
    <w:rsid w:val="0010357E"/>
    <w:rsid w:val="001110F9"/>
    <w:rsid w:val="00113A94"/>
    <w:rsid w:val="00114ADF"/>
    <w:rsid w:val="00115AA9"/>
    <w:rsid w:val="00117C3F"/>
    <w:rsid w:val="0012431A"/>
    <w:rsid w:val="0014325F"/>
    <w:rsid w:val="00154157"/>
    <w:rsid w:val="00165F73"/>
    <w:rsid w:val="00167F75"/>
    <w:rsid w:val="0017230E"/>
    <w:rsid w:val="00174A2A"/>
    <w:rsid w:val="001777CF"/>
    <w:rsid w:val="00180A89"/>
    <w:rsid w:val="001810B7"/>
    <w:rsid w:val="00181C42"/>
    <w:rsid w:val="001947F2"/>
    <w:rsid w:val="001972D3"/>
    <w:rsid w:val="001A18CD"/>
    <w:rsid w:val="001B4764"/>
    <w:rsid w:val="001D50BD"/>
    <w:rsid w:val="001D62FE"/>
    <w:rsid w:val="001D6BDE"/>
    <w:rsid w:val="001F5ACF"/>
    <w:rsid w:val="00207ED5"/>
    <w:rsid w:val="002365EA"/>
    <w:rsid w:val="00237AFC"/>
    <w:rsid w:val="002408B8"/>
    <w:rsid w:val="0024138F"/>
    <w:rsid w:val="00251FF5"/>
    <w:rsid w:val="002658B1"/>
    <w:rsid w:val="00273B2B"/>
    <w:rsid w:val="0028491F"/>
    <w:rsid w:val="00296725"/>
    <w:rsid w:val="00296AE4"/>
    <w:rsid w:val="00297222"/>
    <w:rsid w:val="002A5C87"/>
    <w:rsid w:val="002A5D2C"/>
    <w:rsid w:val="002B0CA1"/>
    <w:rsid w:val="002D46E4"/>
    <w:rsid w:val="002D7694"/>
    <w:rsid w:val="002F1B81"/>
    <w:rsid w:val="002F3473"/>
    <w:rsid w:val="00304027"/>
    <w:rsid w:val="003119C7"/>
    <w:rsid w:val="00330563"/>
    <w:rsid w:val="00332B0B"/>
    <w:rsid w:val="0033370F"/>
    <w:rsid w:val="00342F23"/>
    <w:rsid w:val="00350568"/>
    <w:rsid w:val="0035242B"/>
    <w:rsid w:val="00354D79"/>
    <w:rsid w:val="0036115B"/>
    <w:rsid w:val="0037343A"/>
    <w:rsid w:val="0038539D"/>
    <w:rsid w:val="00396D78"/>
    <w:rsid w:val="0039795C"/>
    <w:rsid w:val="003A4513"/>
    <w:rsid w:val="003B342C"/>
    <w:rsid w:val="003B427B"/>
    <w:rsid w:val="003B550C"/>
    <w:rsid w:val="003D43BE"/>
    <w:rsid w:val="003D5C00"/>
    <w:rsid w:val="003E0142"/>
    <w:rsid w:val="003E6D86"/>
    <w:rsid w:val="00401B89"/>
    <w:rsid w:val="00410FE5"/>
    <w:rsid w:val="00417D1B"/>
    <w:rsid w:val="00437F24"/>
    <w:rsid w:val="00440670"/>
    <w:rsid w:val="00446A53"/>
    <w:rsid w:val="00446DC6"/>
    <w:rsid w:val="004616C3"/>
    <w:rsid w:val="0046375D"/>
    <w:rsid w:val="00464222"/>
    <w:rsid w:val="00473A39"/>
    <w:rsid w:val="0048433B"/>
    <w:rsid w:val="004867A7"/>
    <w:rsid w:val="00486F5A"/>
    <w:rsid w:val="00490661"/>
    <w:rsid w:val="00493285"/>
    <w:rsid w:val="00495666"/>
    <w:rsid w:val="004A4845"/>
    <w:rsid w:val="004B4E55"/>
    <w:rsid w:val="004C5120"/>
    <w:rsid w:val="004D0AC9"/>
    <w:rsid w:val="004D0DBA"/>
    <w:rsid w:val="004D61CB"/>
    <w:rsid w:val="004E46FE"/>
    <w:rsid w:val="004F4C87"/>
    <w:rsid w:val="004F714B"/>
    <w:rsid w:val="00501702"/>
    <w:rsid w:val="00504335"/>
    <w:rsid w:val="00511EF8"/>
    <w:rsid w:val="00520B3E"/>
    <w:rsid w:val="005333CF"/>
    <w:rsid w:val="00542BFC"/>
    <w:rsid w:val="00555847"/>
    <w:rsid w:val="00561B29"/>
    <w:rsid w:val="0056766D"/>
    <w:rsid w:val="005A0FD2"/>
    <w:rsid w:val="005B10EF"/>
    <w:rsid w:val="005B3789"/>
    <w:rsid w:val="005C4F8B"/>
    <w:rsid w:val="005D229A"/>
    <w:rsid w:val="005D38DF"/>
    <w:rsid w:val="005D4422"/>
    <w:rsid w:val="005E7D90"/>
    <w:rsid w:val="005F00E8"/>
    <w:rsid w:val="005F1B38"/>
    <w:rsid w:val="00603394"/>
    <w:rsid w:val="0060352E"/>
    <w:rsid w:val="00634BFE"/>
    <w:rsid w:val="00635812"/>
    <w:rsid w:val="00642597"/>
    <w:rsid w:val="00643A81"/>
    <w:rsid w:val="00663B43"/>
    <w:rsid w:val="00665E54"/>
    <w:rsid w:val="00675A4C"/>
    <w:rsid w:val="00677CA1"/>
    <w:rsid w:val="00684AA2"/>
    <w:rsid w:val="006978C0"/>
    <w:rsid w:val="006A5278"/>
    <w:rsid w:val="006A7BEE"/>
    <w:rsid w:val="006C1E6E"/>
    <w:rsid w:val="006C3993"/>
    <w:rsid w:val="006C3E72"/>
    <w:rsid w:val="006D3B57"/>
    <w:rsid w:val="006E2B3E"/>
    <w:rsid w:val="0071191B"/>
    <w:rsid w:val="0071646E"/>
    <w:rsid w:val="007245B2"/>
    <w:rsid w:val="00724FD8"/>
    <w:rsid w:val="007253AA"/>
    <w:rsid w:val="00725A78"/>
    <w:rsid w:val="0073321A"/>
    <w:rsid w:val="00734F29"/>
    <w:rsid w:val="00740851"/>
    <w:rsid w:val="007422E8"/>
    <w:rsid w:val="007676DC"/>
    <w:rsid w:val="0077619B"/>
    <w:rsid w:val="00780E7C"/>
    <w:rsid w:val="0079175F"/>
    <w:rsid w:val="00792055"/>
    <w:rsid w:val="007A1582"/>
    <w:rsid w:val="007A38BD"/>
    <w:rsid w:val="007B0746"/>
    <w:rsid w:val="007B3771"/>
    <w:rsid w:val="007B62A3"/>
    <w:rsid w:val="007D007C"/>
    <w:rsid w:val="007D3762"/>
    <w:rsid w:val="007E313E"/>
    <w:rsid w:val="007E60CD"/>
    <w:rsid w:val="00811564"/>
    <w:rsid w:val="008168B9"/>
    <w:rsid w:val="00826083"/>
    <w:rsid w:val="00826CEE"/>
    <w:rsid w:val="00835B79"/>
    <w:rsid w:val="00837D53"/>
    <w:rsid w:val="008436A3"/>
    <w:rsid w:val="00846A67"/>
    <w:rsid w:val="00851577"/>
    <w:rsid w:val="0085774A"/>
    <w:rsid w:val="008619E8"/>
    <w:rsid w:val="00861A45"/>
    <w:rsid w:val="00874444"/>
    <w:rsid w:val="00883814"/>
    <w:rsid w:val="0089123E"/>
    <w:rsid w:val="00893FFE"/>
    <w:rsid w:val="008A43C8"/>
    <w:rsid w:val="008A6D32"/>
    <w:rsid w:val="008B1B31"/>
    <w:rsid w:val="008B2F9E"/>
    <w:rsid w:val="008C3C3C"/>
    <w:rsid w:val="008D7D42"/>
    <w:rsid w:val="008E5ACC"/>
    <w:rsid w:val="008F58FE"/>
    <w:rsid w:val="009131BB"/>
    <w:rsid w:val="00913A29"/>
    <w:rsid w:val="0092499E"/>
    <w:rsid w:val="009269FB"/>
    <w:rsid w:val="00932139"/>
    <w:rsid w:val="00940D62"/>
    <w:rsid w:val="00950599"/>
    <w:rsid w:val="00952E0B"/>
    <w:rsid w:val="00956FA9"/>
    <w:rsid w:val="00967940"/>
    <w:rsid w:val="0097228B"/>
    <w:rsid w:val="0098596A"/>
    <w:rsid w:val="00985D4B"/>
    <w:rsid w:val="009A0B6A"/>
    <w:rsid w:val="009A7F64"/>
    <w:rsid w:val="009C5490"/>
    <w:rsid w:val="009E1998"/>
    <w:rsid w:val="009F309A"/>
    <w:rsid w:val="009F6CE7"/>
    <w:rsid w:val="00A01C11"/>
    <w:rsid w:val="00A162FF"/>
    <w:rsid w:val="00A30787"/>
    <w:rsid w:val="00A50A5C"/>
    <w:rsid w:val="00A61828"/>
    <w:rsid w:val="00A639F0"/>
    <w:rsid w:val="00A63AA1"/>
    <w:rsid w:val="00A65A98"/>
    <w:rsid w:val="00A65CC2"/>
    <w:rsid w:val="00A73F36"/>
    <w:rsid w:val="00A778EF"/>
    <w:rsid w:val="00A82895"/>
    <w:rsid w:val="00A90D26"/>
    <w:rsid w:val="00A97E14"/>
    <w:rsid w:val="00AB3D99"/>
    <w:rsid w:val="00AB6B6B"/>
    <w:rsid w:val="00AC44FB"/>
    <w:rsid w:val="00AF1AE2"/>
    <w:rsid w:val="00B015D7"/>
    <w:rsid w:val="00B01F33"/>
    <w:rsid w:val="00B02283"/>
    <w:rsid w:val="00B02B2A"/>
    <w:rsid w:val="00B06E18"/>
    <w:rsid w:val="00B06FD6"/>
    <w:rsid w:val="00B150E7"/>
    <w:rsid w:val="00B15C76"/>
    <w:rsid w:val="00B2044E"/>
    <w:rsid w:val="00B2315D"/>
    <w:rsid w:val="00B252D0"/>
    <w:rsid w:val="00B31CAB"/>
    <w:rsid w:val="00B36E93"/>
    <w:rsid w:val="00B558F9"/>
    <w:rsid w:val="00B55C09"/>
    <w:rsid w:val="00B56A33"/>
    <w:rsid w:val="00B63564"/>
    <w:rsid w:val="00B76948"/>
    <w:rsid w:val="00B85DBB"/>
    <w:rsid w:val="00B97361"/>
    <w:rsid w:val="00B979DC"/>
    <w:rsid w:val="00BA0E58"/>
    <w:rsid w:val="00BA16AB"/>
    <w:rsid w:val="00BC6D1E"/>
    <w:rsid w:val="00BC7317"/>
    <w:rsid w:val="00BD5105"/>
    <w:rsid w:val="00BD7415"/>
    <w:rsid w:val="00C267D6"/>
    <w:rsid w:val="00C37FB0"/>
    <w:rsid w:val="00C41FD0"/>
    <w:rsid w:val="00C427A9"/>
    <w:rsid w:val="00C44382"/>
    <w:rsid w:val="00C47DDF"/>
    <w:rsid w:val="00C53C47"/>
    <w:rsid w:val="00C610C5"/>
    <w:rsid w:val="00C72A18"/>
    <w:rsid w:val="00C73ACA"/>
    <w:rsid w:val="00C77479"/>
    <w:rsid w:val="00C82B30"/>
    <w:rsid w:val="00C92450"/>
    <w:rsid w:val="00C934DA"/>
    <w:rsid w:val="00C94C6F"/>
    <w:rsid w:val="00C956DC"/>
    <w:rsid w:val="00CA377F"/>
    <w:rsid w:val="00CB51E0"/>
    <w:rsid w:val="00CB5CF6"/>
    <w:rsid w:val="00CC0EB0"/>
    <w:rsid w:val="00CE6CDF"/>
    <w:rsid w:val="00CF519B"/>
    <w:rsid w:val="00D12BC6"/>
    <w:rsid w:val="00D12F8B"/>
    <w:rsid w:val="00D15493"/>
    <w:rsid w:val="00D1751D"/>
    <w:rsid w:val="00D17B34"/>
    <w:rsid w:val="00D231DB"/>
    <w:rsid w:val="00D3050A"/>
    <w:rsid w:val="00D47BD8"/>
    <w:rsid w:val="00D50493"/>
    <w:rsid w:val="00D57718"/>
    <w:rsid w:val="00D578A4"/>
    <w:rsid w:val="00D602FF"/>
    <w:rsid w:val="00D65D33"/>
    <w:rsid w:val="00D6766D"/>
    <w:rsid w:val="00D752A0"/>
    <w:rsid w:val="00D83FB5"/>
    <w:rsid w:val="00D86097"/>
    <w:rsid w:val="00D93DD2"/>
    <w:rsid w:val="00D95263"/>
    <w:rsid w:val="00D956D4"/>
    <w:rsid w:val="00D97667"/>
    <w:rsid w:val="00DA514D"/>
    <w:rsid w:val="00DB069B"/>
    <w:rsid w:val="00DB0A19"/>
    <w:rsid w:val="00DB1C94"/>
    <w:rsid w:val="00DB1E6D"/>
    <w:rsid w:val="00DB44C4"/>
    <w:rsid w:val="00DB56C6"/>
    <w:rsid w:val="00DC27E8"/>
    <w:rsid w:val="00DC3B9D"/>
    <w:rsid w:val="00DC515C"/>
    <w:rsid w:val="00DC7B22"/>
    <w:rsid w:val="00DD1532"/>
    <w:rsid w:val="00DD3D28"/>
    <w:rsid w:val="00DE54E3"/>
    <w:rsid w:val="00DE64C7"/>
    <w:rsid w:val="00DF14F4"/>
    <w:rsid w:val="00E22144"/>
    <w:rsid w:val="00E269F0"/>
    <w:rsid w:val="00E41F47"/>
    <w:rsid w:val="00E447F9"/>
    <w:rsid w:val="00E451F0"/>
    <w:rsid w:val="00E659B3"/>
    <w:rsid w:val="00E70CC2"/>
    <w:rsid w:val="00E72266"/>
    <w:rsid w:val="00E77937"/>
    <w:rsid w:val="00E925F3"/>
    <w:rsid w:val="00EA3040"/>
    <w:rsid w:val="00EA48F2"/>
    <w:rsid w:val="00EA6FAD"/>
    <w:rsid w:val="00EA7D58"/>
    <w:rsid w:val="00EC79DB"/>
    <w:rsid w:val="00ED081E"/>
    <w:rsid w:val="00ED1294"/>
    <w:rsid w:val="00EE2B82"/>
    <w:rsid w:val="00EE61FB"/>
    <w:rsid w:val="00F063BD"/>
    <w:rsid w:val="00F20450"/>
    <w:rsid w:val="00F22240"/>
    <w:rsid w:val="00F24539"/>
    <w:rsid w:val="00F52760"/>
    <w:rsid w:val="00F530E0"/>
    <w:rsid w:val="00F537CB"/>
    <w:rsid w:val="00F54E19"/>
    <w:rsid w:val="00F60346"/>
    <w:rsid w:val="00F635AE"/>
    <w:rsid w:val="00F733C1"/>
    <w:rsid w:val="00F77AE2"/>
    <w:rsid w:val="00F92C5B"/>
    <w:rsid w:val="00F936E9"/>
    <w:rsid w:val="00F96076"/>
    <w:rsid w:val="00FB176A"/>
    <w:rsid w:val="00FB75BC"/>
    <w:rsid w:val="00FC2C80"/>
    <w:rsid w:val="00FD00F9"/>
    <w:rsid w:val="00FE1008"/>
    <w:rsid w:val="00FF28B0"/>
    <w:rsid w:val="00FF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43F46B"/>
  <w15:chartTrackingRefBased/>
  <w15:docId w15:val="{961B5BF3-01C1-4796-A139-71BE5079B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1A4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E72266"/>
    <w:pPr>
      <w:keepNext/>
      <w:spacing w:after="0" w:line="360" w:lineRule="auto"/>
      <w:jc w:val="both"/>
      <w:outlineLvl w:val="0"/>
    </w:pPr>
    <w:rPr>
      <w:rFonts w:ascii="Times New Roman" w:hAnsi="Times New Roman"/>
      <w:sz w:val="24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066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6D8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90661"/>
    <w:pPr>
      <w:spacing w:before="240" w:after="60"/>
      <w:outlineLvl w:val="5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7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C7C0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6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6FA9"/>
  </w:style>
  <w:style w:type="paragraph" w:styleId="Stopka">
    <w:name w:val="footer"/>
    <w:basedOn w:val="Normalny"/>
    <w:link w:val="StopkaZnak"/>
    <w:uiPriority w:val="99"/>
    <w:unhideWhenUsed/>
    <w:rsid w:val="00956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6FA9"/>
  </w:style>
  <w:style w:type="character" w:styleId="Hipercze">
    <w:name w:val="Hyperlink"/>
    <w:uiPriority w:val="99"/>
    <w:unhideWhenUsed/>
    <w:rsid w:val="008C3C3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7B07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7B0746"/>
    <w:rPr>
      <w:rFonts w:ascii="Courier New" w:eastAsia="Times New Roman" w:hAnsi="Courier New" w:cs="Courier New"/>
      <w:sz w:val="20"/>
      <w:szCs w:val="20"/>
    </w:rPr>
  </w:style>
  <w:style w:type="character" w:customStyle="1" w:styleId="Nagwek1Znak">
    <w:name w:val="Nagłówek 1 Znak"/>
    <w:link w:val="Nagwek1"/>
    <w:rsid w:val="00E72266"/>
    <w:rPr>
      <w:rFonts w:ascii="Times New Roman" w:hAnsi="Times New Roman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72266"/>
    <w:pPr>
      <w:spacing w:after="0" w:line="480" w:lineRule="auto"/>
    </w:pPr>
    <w:rPr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semiHidden/>
    <w:rsid w:val="00E72266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72266"/>
    <w:pPr>
      <w:spacing w:after="120"/>
    </w:pPr>
    <w:rPr>
      <w:rFonts w:eastAsia="Calibri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uiPriority w:val="99"/>
    <w:semiHidden/>
    <w:rsid w:val="00E72266"/>
    <w:rPr>
      <w:rFonts w:eastAsia="Calibri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semiHidden/>
    <w:unhideWhenUsed/>
    <w:rsid w:val="00E722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semiHidden/>
    <w:rsid w:val="00E72266"/>
    <w:rPr>
      <w:rFonts w:ascii="Courier New" w:hAnsi="Courier New"/>
    </w:rPr>
  </w:style>
  <w:style w:type="paragraph" w:styleId="Akapitzlist">
    <w:name w:val="List Paragraph"/>
    <w:aliases w:val="Numerowanie,BulletC,Wyliczanie,Obiekt,normalny tekst,Akapit z listą31,Bullets,List Paragraph1,CW_Lista,zwykły tekst,Nagłowek 3,L1,Preambuła,Akapit z listą BS,Kolorowa lista — akcent 11,Dot pt,F5 List Paragraph,Recommendation,lp1"/>
    <w:basedOn w:val="Normalny"/>
    <w:link w:val="AkapitzlistZnak"/>
    <w:uiPriority w:val="34"/>
    <w:qFormat/>
    <w:rsid w:val="00E72266"/>
    <w:pPr>
      <w:ind w:left="720"/>
      <w:contextualSpacing/>
    </w:pPr>
  </w:style>
  <w:style w:type="paragraph" w:customStyle="1" w:styleId="Zwykytekst1">
    <w:name w:val="Zwykły tekst1"/>
    <w:basedOn w:val="Normalny"/>
    <w:rsid w:val="00E72266"/>
    <w:pPr>
      <w:suppressAutoHyphens/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paragraph" w:customStyle="1" w:styleId="Standard">
    <w:name w:val="Standard"/>
    <w:uiPriority w:val="99"/>
    <w:qFormat/>
    <w:rsid w:val="00297222"/>
    <w:pPr>
      <w:widowControl w:val="0"/>
      <w:suppressAutoHyphens/>
      <w:textAlignment w:val="baseline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paragraph" w:customStyle="1" w:styleId="Style5">
    <w:name w:val="Style5"/>
    <w:basedOn w:val="Normalny"/>
    <w:rsid w:val="00297222"/>
    <w:pPr>
      <w:widowControl w:val="0"/>
      <w:suppressAutoHyphens/>
      <w:spacing w:after="0" w:line="240" w:lineRule="auto"/>
    </w:pPr>
    <w:rPr>
      <w:rFonts w:eastAsia="font341" w:cs="Calibri"/>
      <w:sz w:val="24"/>
      <w:szCs w:val="24"/>
      <w:lang w:eastAsia="zh-CN"/>
    </w:rPr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zwykły tekst Znak,Nagłowek 3 Znak,L1 Znak,Preambuła Znak,Akapit z listą BS Znak"/>
    <w:link w:val="Akapitzlist"/>
    <w:qFormat/>
    <w:locked/>
    <w:rsid w:val="00297222"/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9722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297222"/>
    <w:rPr>
      <w:sz w:val="22"/>
      <w:szCs w:val="22"/>
    </w:rPr>
  </w:style>
  <w:style w:type="paragraph" w:customStyle="1" w:styleId="Default">
    <w:name w:val="Default"/>
    <w:rsid w:val="005B10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DB56C6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semiHidden/>
    <w:unhideWhenUsed/>
    <w:rsid w:val="00542BFC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49066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6Znak">
    <w:name w:val="Nagłówek 6 Znak"/>
    <w:link w:val="Nagwek6"/>
    <w:uiPriority w:val="9"/>
    <w:rsid w:val="00490661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3Znak">
    <w:name w:val="Nagłówek 3 Znak"/>
    <w:link w:val="Nagwek3"/>
    <w:uiPriority w:val="9"/>
    <w:semiHidden/>
    <w:rsid w:val="003E6D86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Odwoaniedokomentarza">
    <w:name w:val="annotation reference"/>
    <w:uiPriority w:val="99"/>
    <w:semiHidden/>
    <w:unhideWhenUsed/>
    <w:rsid w:val="005F1B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1B3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1B3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1B3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F1B38"/>
    <w:rPr>
      <w:b/>
      <w:bCs/>
    </w:rPr>
  </w:style>
  <w:style w:type="table" w:styleId="Tabela-Siatka">
    <w:name w:val="Table Grid"/>
    <w:basedOn w:val="Standardowy"/>
    <w:uiPriority w:val="39"/>
    <w:rsid w:val="00883814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3814"/>
    <w:pPr>
      <w:spacing w:after="0" w:line="240" w:lineRule="auto"/>
    </w:pPr>
    <w:rPr>
      <w:rFonts w:ascii="Cambria" w:eastAsia="MS Mincho" w:hAnsi="Cambria"/>
      <w:sz w:val="20"/>
      <w:szCs w:val="20"/>
      <w:lang w:val="en-US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3814"/>
    <w:rPr>
      <w:rFonts w:ascii="Cambria" w:eastAsia="MS Mincho" w:hAnsi="Cambri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229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527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795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827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74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1177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417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480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9579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625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758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7058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179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4061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5751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089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1463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nata\Documents\Niestandardowe%20szablony%20pakietu%20Office\Og&#322;oszenie_ZZ_%20_055_U_25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C5FDF-3862-47D8-90E3-5CBFAFDE0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Ogłoszenie_ZZ_ _055_U_25</Template>
  <TotalTime>1</TotalTime>
  <Pages>6</Pages>
  <Words>904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6316</CharactersWithSpaces>
  <SharedDoc>false</SharedDoc>
  <HLinks>
    <vt:vector size="42" baseType="variant">
      <vt:variant>
        <vt:i4>6619261</vt:i4>
      </vt:variant>
      <vt:variant>
        <vt:i4>18</vt:i4>
      </vt:variant>
      <vt:variant>
        <vt:i4>0</vt:i4>
      </vt:variant>
      <vt:variant>
        <vt:i4>5</vt:i4>
      </vt:variant>
      <vt:variant>
        <vt:lpwstr>http://www.gov.pl/</vt:lpwstr>
      </vt:variant>
      <vt:variant>
        <vt:lpwstr/>
      </vt:variant>
      <vt:variant>
        <vt:i4>2293886</vt:i4>
      </vt:variant>
      <vt:variant>
        <vt:i4>15</vt:i4>
      </vt:variant>
      <vt:variant>
        <vt:i4>0</vt:i4>
      </vt:variant>
      <vt:variant>
        <vt:i4>5</vt:i4>
      </vt:variant>
      <vt:variant>
        <vt:lpwstr>https://www.gov.pl/web/uzp/dokumenty-wzorcowe--wstepne-konsultacje-rynkowe</vt:lpwstr>
      </vt:variant>
      <vt:variant>
        <vt:lpwstr/>
      </vt:variant>
      <vt:variant>
        <vt:i4>6619261</vt:i4>
      </vt:variant>
      <vt:variant>
        <vt:i4>12</vt:i4>
      </vt:variant>
      <vt:variant>
        <vt:i4>0</vt:i4>
      </vt:variant>
      <vt:variant>
        <vt:i4>5</vt:i4>
      </vt:variant>
      <vt:variant>
        <vt:lpwstr>http://www.gov.pl/</vt:lpwstr>
      </vt:variant>
      <vt:variant>
        <vt:lpwstr/>
      </vt:variant>
      <vt:variant>
        <vt:i4>2293886</vt:i4>
      </vt:variant>
      <vt:variant>
        <vt:i4>9</vt:i4>
      </vt:variant>
      <vt:variant>
        <vt:i4>0</vt:i4>
      </vt:variant>
      <vt:variant>
        <vt:i4>5</vt:i4>
      </vt:variant>
      <vt:variant>
        <vt:lpwstr>https://www.gov.pl/web/uzp/dokumenty-wzorcowe--wstepne-konsultacje-rynkowe</vt:lpwstr>
      </vt:variant>
      <vt:variant>
        <vt:lpwstr/>
      </vt:variant>
      <vt:variant>
        <vt:i4>3801101</vt:i4>
      </vt:variant>
      <vt:variant>
        <vt:i4>6</vt:i4>
      </vt:variant>
      <vt:variant>
        <vt:i4>0</vt:i4>
      </vt:variant>
      <vt:variant>
        <vt:i4>5</vt:i4>
      </vt:variant>
      <vt:variant>
        <vt:lpwstr>mailto:renata.bartus@pg.edu.pl</vt:lpwstr>
      </vt:variant>
      <vt:variant>
        <vt:lpwstr/>
      </vt:variant>
      <vt:variant>
        <vt:i4>1507426</vt:i4>
      </vt:variant>
      <vt:variant>
        <vt:i4>3</vt:i4>
      </vt:variant>
      <vt:variant>
        <vt:i4>0</vt:i4>
      </vt:variant>
      <vt:variant>
        <vt:i4>5</vt:i4>
      </vt:variant>
      <vt:variant>
        <vt:lpwstr>mailto:iod@pg.edu.pl</vt:lpwstr>
      </vt:variant>
      <vt:variant>
        <vt:lpwstr/>
      </vt:variant>
      <vt:variant>
        <vt:i4>3801101</vt:i4>
      </vt:variant>
      <vt:variant>
        <vt:i4>0</vt:i4>
      </vt:variant>
      <vt:variant>
        <vt:i4>0</vt:i4>
      </vt:variant>
      <vt:variant>
        <vt:i4>5</vt:i4>
      </vt:variant>
      <vt:variant>
        <vt:lpwstr>mailto:renata.bartus@pg.edu.pl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cp:lastModifiedBy>Renata Bartuś</cp:lastModifiedBy>
  <cp:revision>3</cp:revision>
  <cp:lastPrinted>2025-03-28T07:45:00Z</cp:lastPrinted>
  <dcterms:created xsi:type="dcterms:W3CDTF">2025-06-17T08:26:00Z</dcterms:created>
  <dcterms:modified xsi:type="dcterms:W3CDTF">2025-06-17T08:27:00Z</dcterms:modified>
</cp:coreProperties>
</file>